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24CF53B3" w:rsidR="00F17F5E" w:rsidRDefault="00F17F5E" w:rsidP="00F17F5E">
      <w:pPr>
        <w:pStyle w:val="3GPPHeader"/>
        <w:spacing w:after="60"/>
      </w:pPr>
      <w:r>
        <w:t>3GPP TSG-RAN WG1 Meeting #</w:t>
      </w:r>
      <w:r w:rsidR="003331D9">
        <w:t>11</w:t>
      </w:r>
      <w:r w:rsidR="007F40CA">
        <w:t>2</w:t>
      </w:r>
      <w:r w:rsidR="003E2A8F">
        <w:t>-bis-e</w:t>
      </w:r>
      <w:r>
        <w:tab/>
      </w:r>
      <w:r w:rsidR="000A34EB" w:rsidRPr="000A34EB">
        <w:t>R1-2</w:t>
      </w:r>
      <w:r w:rsidR="00C26240" w:rsidRPr="00C26240">
        <w:t>303020</w:t>
      </w:r>
    </w:p>
    <w:p w14:paraId="554AA06A" w14:textId="65B5E54E" w:rsidR="00A0002A" w:rsidRPr="00CB5CA6" w:rsidRDefault="003E2A8F" w:rsidP="00A0002A">
      <w:pPr>
        <w:pStyle w:val="3GPPHeader"/>
        <w:spacing w:after="60"/>
      </w:pPr>
      <w:r>
        <w:t>e-meeting</w:t>
      </w:r>
      <w:r w:rsidR="00A0002A">
        <w:t>,</w:t>
      </w:r>
      <w:r w:rsidR="00A0002A" w:rsidRPr="00D53AC8">
        <w:t xml:space="preserve"> </w:t>
      </w:r>
      <w:r>
        <w:t>April</w:t>
      </w:r>
      <w:r w:rsidR="00A0002A" w:rsidRPr="00B75A02">
        <w:t xml:space="preserve"> </w:t>
      </w:r>
      <w:r>
        <w:t>1</w:t>
      </w:r>
      <w:r w:rsidR="00A0002A">
        <w:t>7</w:t>
      </w:r>
      <w:r w:rsidR="00A0002A">
        <w:rPr>
          <w:vertAlign w:val="superscript"/>
        </w:rPr>
        <w:t>th</w:t>
      </w:r>
      <w:r w:rsidR="00A0002A" w:rsidRPr="00B75A02">
        <w:t xml:space="preserve"> –</w:t>
      </w:r>
      <w:r w:rsidR="00A0002A">
        <w:t xml:space="preserve"> </w:t>
      </w:r>
      <w:r>
        <w:t>27</w:t>
      </w:r>
      <w:r>
        <w:rPr>
          <w:vertAlign w:val="superscript"/>
        </w:rPr>
        <w:t>th</w:t>
      </w:r>
      <w:r w:rsidR="00A0002A" w:rsidRPr="00B75A02">
        <w:t>, 202</w:t>
      </w:r>
      <w:r w:rsidR="00A0002A">
        <w:t>3</w:t>
      </w:r>
    </w:p>
    <w:p w14:paraId="60A5317D" w14:textId="77777777" w:rsidR="00E90E49" w:rsidRPr="00CB5CA6" w:rsidRDefault="00E90E49" w:rsidP="00357380">
      <w:pPr>
        <w:pStyle w:val="3GPPHeader"/>
      </w:pPr>
    </w:p>
    <w:p w14:paraId="3C6869D1" w14:textId="044EC638"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E12127" w:rsidRPr="000A34EB">
        <w:rPr>
          <w:sz w:val="22"/>
          <w:szCs w:val="22"/>
          <w:lang w:val="en-US"/>
        </w:rPr>
        <w:t>9</w:t>
      </w:r>
      <w:r w:rsidR="00615904" w:rsidRPr="000A34EB">
        <w:rPr>
          <w:sz w:val="22"/>
          <w:szCs w:val="22"/>
          <w:lang w:val="en-US"/>
        </w:rPr>
        <w:t>.</w:t>
      </w:r>
      <w:r w:rsidR="00397BD6">
        <w:rPr>
          <w:sz w:val="22"/>
          <w:szCs w:val="22"/>
          <w:lang w:val="en-US"/>
        </w:rPr>
        <w:t>9</w:t>
      </w:r>
      <w:r w:rsidR="00615904" w:rsidRPr="000A34EB">
        <w:rPr>
          <w:sz w:val="22"/>
          <w:szCs w:val="22"/>
          <w:lang w:val="en-US"/>
        </w:rPr>
        <w:t>.</w:t>
      </w:r>
      <w:r w:rsidR="002E1DA4" w:rsidRPr="000A34EB">
        <w:rPr>
          <w:sz w:val="22"/>
          <w:szCs w:val="22"/>
          <w:lang w:val="en-US"/>
        </w:rPr>
        <w:t>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ED73CC2"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E12127" w:rsidRPr="00E12127">
        <w:rPr>
          <w:sz w:val="22"/>
          <w:szCs w:val="22"/>
        </w:rPr>
        <w:t>disabling HARQ feedback for 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6DB17894"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Pr="00956021">
        <w:rPr>
          <w:rFonts w:ascii="Times New Roman" w:hAnsi="Times New Roman"/>
        </w:rPr>
        <w:t>“</w:t>
      </w:r>
      <w:r w:rsidR="00E12127" w:rsidRPr="00E12127">
        <w:rPr>
          <w:rFonts w:ascii="Times New Roman" w:hAnsi="Times New Roman"/>
        </w:rPr>
        <w:t>WID on IoT NTN enhancements</w:t>
      </w:r>
      <w:r w:rsidRPr="00956021">
        <w:rPr>
          <w:rFonts w:ascii="Times New Roman" w:hAnsi="Times New Roman"/>
        </w:rPr>
        <w:t>” [1</w:t>
      </w:r>
      <w:r w:rsidR="005918B3">
        <w:rPr>
          <w:rFonts w:ascii="Times New Roman" w:hAnsi="Times New Roman"/>
        </w:rPr>
        <w:t xml:space="preserve">] </w:t>
      </w:r>
      <w:r w:rsidR="00AA57B5">
        <w:rPr>
          <w:rFonts w:ascii="Times New Roman" w:hAnsi="Times New Roman"/>
        </w:rPr>
        <w:t>include</w:t>
      </w:r>
      <w:r w:rsidR="00E12127">
        <w:rPr>
          <w:rFonts w:ascii="Times New Roman" w:hAnsi="Times New Roman"/>
        </w:rPr>
        <w:t>s the following objectives touching upon RAN1:</w:t>
      </w:r>
    </w:p>
    <w:tbl>
      <w:tblPr>
        <w:tblStyle w:val="TableGrid"/>
        <w:tblW w:w="0" w:type="auto"/>
        <w:tblLook w:val="04A0" w:firstRow="1" w:lastRow="0" w:firstColumn="1" w:lastColumn="0" w:noHBand="0" w:noVBand="1"/>
      </w:tblPr>
      <w:tblGrid>
        <w:gridCol w:w="9629"/>
      </w:tblGrid>
      <w:tr w:rsidR="00E12127" w14:paraId="738C8BAF" w14:textId="77777777" w:rsidTr="00E12127">
        <w:tc>
          <w:tcPr>
            <w:tcW w:w="9629" w:type="dxa"/>
          </w:tcPr>
          <w:p w14:paraId="188500A8" w14:textId="77777777" w:rsidR="00E12127" w:rsidRPr="008341AC" w:rsidRDefault="00E12127" w:rsidP="00E12127">
            <w:pPr>
              <w:rPr>
                <w:rFonts w:eastAsia="Times New Roman"/>
                <w:sz w:val="14"/>
                <w:szCs w:val="14"/>
                <w:lang w:eastAsia="zh-TW"/>
              </w:rPr>
            </w:pPr>
            <w:r w:rsidRPr="008341AC">
              <w:rPr>
                <w:rFonts w:eastAsia="Times New Roman"/>
                <w:sz w:val="14"/>
                <w:szCs w:val="14"/>
                <w:lang w:eastAsia="zh-TW"/>
              </w:rPr>
              <w:t>4.1.1</w:t>
            </w:r>
            <w:r w:rsidRPr="008341AC">
              <w:rPr>
                <w:rFonts w:eastAsia="Times New Roman"/>
                <w:sz w:val="14"/>
                <w:szCs w:val="14"/>
                <w:lang w:eastAsia="zh-TW"/>
              </w:rPr>
              <w:tab/>
              <w:t>IoT-NTN Performance Enhancements in Rel-18 to address remaining issues from Rel-17</w:t>
            </w:r>
          </w:p>
          <w:p w14:paraId="4176E334" w14:textId="77777777" w:rsidR="00E12127" w:rsidRPr="008341AC" w:rsidRDefault="00E12127" w:rsidP="00E12127">
            <w:pPr>
              <w:rPr>
                <w:rFonts w:eastAsia="Times New Roman"/>
                <w:sz w:val="14"/>
                <w:szCs w:val="14"/>
                <w:lang w:eastAsia="zh-TW"/>
              </w:rPr>
            </w:pPr>
            <w:r w:rsidRPr="008341AC">
              <w:rPr>
                <w:rFonts w:eastAsia="Times New Roman"/>
                <w:sz w:val="14"/>
                <w:szCs w:val="14"/>
                <w:lang w:eastAsia="zh-TW"/>
              </w:rPr>
              <w:t>This work considers Rel-17 IoT-NTN as baseline as well as Rel-17 NR-NTN outcome and the further IoT-NTN performance enhancements objectives are listed below:</w:t>
            </w:r>
          </w:p>
          <w:p w14:paraId="08F7283F" w14:textId="77777777" w:rsidR="00E12127" w:rsidRPr="008341AC" w:rsidRDefault="00E12127" w:rsidP="00E12127">
            <w:pPr>
              <w:ind w:left="568" w:hanging="284"/>
              <w:rPr>
                <w:rFonts w:eastAsia="Times New Roman"/>
                <w:sz w:val="14"/>
                <w:szCs w:val="14"/>
                <w:lang w:eastAsia="zh-TW"/>
              </w:rPr>
            </w:pPr>
            <w:r w:rsidRPr="008341AC">
              <w:rPr>
                <w:rFonts w:eastAsia="Times New Roman"/>
                <w:sz w:val="14"/>
                <w:szCs w:val="14"/>
                <w:lang w:eastAsia="zh-TW"/>
              </w:rPr>
              <w:t>-</w:t>
            </w:r>
            <w:r w:rsidRPr="008341AC">
              <w:rPr>
                <w:rFonts w:eastAsia="Times New Roman"/>
                <w:sz w:val="14"/>
                <w:szCs w:val="14"/>
                <w:lang w:eastAsia="zh-TW"/>
              </w:rPr>
              <w:tab/>
              <w:t>Disabling of HARQ feedback to mitigate impact of HARQ stalling on UE data rates [RAN1,RAN2]</w:t>
            </w:r>
          </w:p>
          <w:p w14:paraId="0CCFB103" w14:textId="77777777" w:rsidR="00E12127" w:rsidRPr="008341AC" w:rsidRDefault="00E12127" w:rsidP="00E12127">
            <w:pPr>
              <w:ind w:left="568" w:hanging="284"/>
              <w:rPr>
                <w:rFonts w:eastAsia="Times New Roman"/>
                <w:sz w:val="14"/>
                <w:szCs w:val="14"/>
                <w:lang w:eastAsia="zh-TW"/>
              </w:rPr>
            </w:pPr>
            <w:r w:rsidRPr="008341AC">
              <w:rPr>
                <w:rFonts w:eastAsia="Times New Roman"/>
                <w:sz w:val="14"/>
                <w:szCs w:val="14"/>
                <w:lang w:eastAsia="zh-TW"/>
              </w:rPr>
              <w:t>-</w:t>
            </w:r>
            <w:r w:rsidRPr="008341AC">
              <w:rPr>
                <w:rFonts w:eastAsia="Times New Roman"/>
                <w:sz w:val="14"/>
                <w:szCs w:val="14"/>
                <w:lang w:eastAsia="zh-TW"/>
              </w:rPr>
              <w:tab/>
              <w:t xml:space="preserve">Study and specify, if needed, improved GNSS operations for a new position fix for UE pre-compensation during long connection times and for reduced power consumption. </w:t>
            </w:r>
            <w:r w:rsidRPr="008341AC">
              <w:rPr>
                <w:rFonts w:eastAsia="Times New Roman"/>
                <w:sz w:val="14"/>
                <w:szCs w:val="14"/>
                <w:lang w:eastAsia="zh-CN"/>
              </w:rPr>
              <w:t>Simultaneous GNSS and NTN NB-IoT/eMTC operation is not assumed.</w:t>
            </w:r>
            <w:r w:rsidRPr="008341AC">
              <w:rPr>
                <w:rFonts w:eastAsia="Times New Roman"/>
                <w:sz w:val="14"/>
                <w:szCs w:val="14"/>
                <w:lang w:eastAsia="zh-TW"/>
              </w:rPr>
              <w:t xml:space="preserve"> [RAN1]</w:t>
            </w:r>
          </w:p>
          <w:p w14:paraId="1D9EE38E" w14:textId="16C67571" w:rsidR="00E12127" w:rsidRDefault="00E12127" w:rsidP="00B213B9">
            <w:pPr>
              <w:pStyle w:val="BodyText"/>
              <w:numPr>
                <w:ilvl w:val="0"/>
                <w:numId w:val="17"/>
              </w:numPr>
              <w:rPr>
                <w:rFonts w:ascii="Times New Roman" w:hAnsi="Times New Roman"/>
              </w:rPr>
            </w:pPr>
            <w:r w:rsidRPr="008341AC">
              <w:rPr>
                <w:rFonts w:ascii="Times New Roman" w:eastAsia="Times New Roman" w:hAnsi="Times New Roman"/>
                <w:i/>
                <w:sz w:val="14"/>
                <w:szCs w:val="14"/>
                <w:lang w:val="en-GB" w:eastAsia="zh-TW"/>
              </w:rPr>
              <w:t>NOTE: The need for RAN4 Core requirements for this objective will be identified after the conclusion on the need for improvements.</w:t>
            </w:r>
          </w:p>
        </w:tc>
      </w:tr>
    </w:tbl>
    <w:p w14:paraId="41BF628D" w14:textId="77777777" w:rsidR="00E12127" w:rsidRDefault="00E12127" w:rsidP="00956021">
      <w:pPr>
        <w:pStyle w:val="BodyText"/>
        <w:rPr>
          <w:rFonts w:ascii="Times New Roman" w:hAnsi="Times New Roman"/>
        </w:rPr>
      </w:pPr>
    </w:p>
    <w:p w14:paraId="4124D373" w14:textId="3880C441"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 xml:space="preserve">this contribution we provide our </w:t>
      </w:r>
      <w:r w:rsidR="00AA57B5">
        <w:rPr>
          <w:rFonts w:ascii="Times New Roman" w:hAnsi="Times New Roman"/>
        </w:rPr>
        <w:t xml:space="preserve">views </w:t>
      </w:r>
      <w:r w:rsidR="00590BE2">
        <w:rPr>
          <w:rFonts w:ascii="Times New Roman" w:hAnsi="Times New Roman"/>
        </w:rPr>
        <w:t>on the first sub-bullet related with “</w:t>
      </w:r>
      <w:r w:rsidR="00590BE2" w:rsidRPr="00590BE2">
        <w:rPr>
          <w:rFonts w:ascii="Times New Roman" w:hAnsi="Times New Roman"/>
          <w:i/>
          <w:iCs/>
        </w:rPr>
        <w:t>Disabling of HARQ feedback to mitigate impact of HARQ stalling on UE data rates</w:t>
      </w:r>
      <w:r w:rsidR="00590BE2">
        <w:rPr>
          <w:rFonts w:ascii="Times New Roman" w:hAnsi="Times New Roman"/>
        </w:rPr>
        <w:t>”, for both LTE-MTC and NB-IoT</w:t>
      </w:r>
      <w:r w:rsidR="00CC46CE">
        <w:rPr>
          <w:rFonts w:ascii="Times New Roman" w:hAnsi="Times New Roman"/>
        </w:rPr>
        <w:t>.</w:t>
      </w:r>
    </w:p>
    <w:p w14:paraId="53665563" w14:textId="60DE634B" w:rsidR="00950592" w:rsidRDefault="0028640C" w:rsidP="00950592">
      <w:pPr>
        <w:pStyle w:val="Heading1"/>
      </w:pPr>
      <w:r>
        <w:t>2</w:t>
      </w:r>
      <w:r w:rsidR="00950592">
        <w:tab/>
      </w:r>
      <w:r w:rsidR="00345AEC">
        <w:t>Follow-up: “</w:t>
      </w:r>
      <w:r w:rsidR="00345AEC" w:rsidRPr="003048E2">
        <w:rPr>
          <w:rFonts w:ascii="Times New Roman" w:hAnsi="Times New Roman"/>
          <w:i/>
          <w:iCs/>
        </w:rPr>
        <w:t>to configure/indicate enabling/disabling on HARQ feedback for downlink transmission</w:t>
      </w:r>
      <w:r w:rsidR="00345AEC">
        <w:t>”</w:t>
      </w:r>
    </w:p>
    <w:p w14:paraId="72902D21" w14:textId="73E0EEA5" w:rsidR="007F40CA" w:rsidRDefault="00345AEC" w:rsidP="00675BD0">
      <w:pPr>
        <w:pStyle w:val="BodyText"/>
        <w:rPr>
          <w:rFonts w:ascii="Times New Roman" w:hAnsi="Times New Roman"/>
          <w:lang w:eastAsia="ja-JP"/>
        </w:rPr>
      </w:pPr>
      <w:r>
        <w:rPr>
          <w:rFonts w:ascii="Times New Roman" w:hAnsi="Times New Roman"/>
          <w:lang w:eastAsia="ja-JP"/>
        </w:rPr>
        <w:t>In RAN1#</w:t>
      </w:r>
      <w:r w:rsidR="00675BD0">
        <w:rPr>
          <w:rFonts w:ascii="Times New Roman" w:hAnsi="Times New Roman"/>
          <w:lang w:eastAsia="ja-JP"/>
        </w:rPr>
        <w:t xml:space="preserve"> 112</w:t>
      </w:r>
      <w:r w:rsidR="007F40CA">
        <w:rPr>
          <w:rFonts w:ascii="Times New Roman" w:hAnsi="Times New Roman"/>
          <w:lang w:eastAsia="ja-JP"/>
        </w:rPr>
        <w:t xml:space="preserve">, </w:t>
      </w:r>
      <w:r w:rsidR="00675BD0">
        <w:rPr>
          <w:rFonts w:ascii="Times New Roman" w:hAnsi="Times New Roman"/>
          <w:lang w:eastAsia="ja-JP"/>
        </w:rPr>
        <w:t xml:space="preserve">the </w:t>
      </w:r>
      <w:r w:rsidR="007F40CA">
        <w:rPr>
          <w:rFonts w:ascii="Times New Roman" w:hAnsi="Times New Roman"/>
          <w:lang w:eastAsia="ja-JP"/>
        </w:rPr>
        <w:t>Working Assumption</w:t>
      </w:r>
      <w:r w:rsidR="00EF5D4B">
        <w:rPr>
          <w:rFonts w:ascii="Times New Roman" w:hAnsi="Times New Roman"/>
          <w:lang w:eastAsia="ja-JP"/>
        </w:rPr>
        <w:t xml:space="preserve"> (WA)</w:t>
      </w:r>
      <w:r w:rsidR="007F40CA">
        <w:rPr>
          <w:rFonts w:ascii="Times New Roman" w:hAnsi="Times New Roman"/>
          <w:lang w:eastAsia="ja-JP"/>
        </w:rPr>
        <w:t xml:space="preserve"> </w:t>
      </w:r>
      <w:r w:rsidR="00675BD0">
        <w:rPr>
          <w:rFonts w:ascii="Times New Roman" w:hAnsi="Times New Roman"/>
          <w:lang w:eastAsia="ja-JP"/>
        </w:rPr>
        <w:t xml:space="preserve">from RAN1# 111 </w:t>
      </w:r>
      <w:r w:rsidR="007F40CA">
        <w:rPr>
          <w:rFonts w:ascii="Times New Roman" w:hAnsi="Times New Roman"/>
          <w:lang w:eastAsia="ja-JP"/>
        </w:rPr>
        <w:t xml:space="preserve">encompassing both NB-IoT and LTE-MTC </w:t>
      </w:r>
      <w:r w:rsidR="00675BD0">
        <w:rPr>
          <w:rFonts w:ascii="Times New Roman" w:hAnsi="Times New Roman"/>
          <w:lang w:eastAsia="ja-JP"/>
        </w:rPr>
        <w:t xml:space="preserve">turned into an agreement </w:t>
      </w:r>
      <w:r w:rsidR="007F40CA">
        <w:rPr>
          <w:rFonts w:ascii="Times New Roman" w:hAnsi="Times New Roman"/>
          <w:lang w:eastAsia="ja-JP"/>
        </w:rPr>
        <w:t>[5]:</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7F40CA" w14:paraId="29602DF0" w14:textId="77777777" w:rsidTr="007F40CA">
        <w:tc>
          <w:tcPr>
            <w:tcW w:w="9629" w:type="dxa"/>
          </w:tcPr>
          <w:p w14:paraId="4484937E" w14:textId="77777777" w:rsidR="00675BD0" w:rsidRPr="00675BD0" w:rsidRDefault="00675BD0" w:rsidP="00675BD0">
            <w:pPr>
              <w:overflowPunct/>
              <w:autoSpaceDE/>
              <w:autoSpaceDN/>
              <w:adjustRightInd/>
              <w:spacing w:before="120" w:after="120"/>
              <w:textAlignment w:val="auto"/>
              <w:rPr>
                <w:rFonts w:eastAsia="Times New Roman"/>
                <w:sz w:val="14"/>
                <w:szCs w:val="14"/>
                <w:lang w:val="en-SE" w:eastAsia="en-SE"/>
              </w:rPr>
            </w:pPr>
            <w:r w:rsidRPr="00675BD0">
              <w:rPr>
                <w:rFonts w:ascii="Times" w:eastAsia="Batang" w:hAnsi="Times"/>
                <w:b/>
                <w:bCs/>
                <w:color w:val="181818"/>
                <w:kern w:val="24"/>
                <w:sz w:val="14"/>
                <w:szCs w:val="14"/>
                <w:highlight w:val="green"/>
                <w:lang w:eastAsia="en-SE"/>
              </w:rPr>
              <w:t>Agreement</w:t>
            </w:r>
          </w:p>
          <w:p w14:paraId="2D1B18B9" w14:textId="77777777" w:rsidR="00675BD0" w:rsidRPr="00675BD0" w:rsidRDefault="00675BD0" w:rsidP="00675BD0">
            <w:pPr>
              <w:overflowPunct/>
              <w:autoSpaceDE/>
              <w:autoSpaceDN/>
              <w:adjustRightInd/>
              <w:spacing w:after="0"/>
              <w:textAlignment w:val="auto"/>
              <w:rPr>
                <w:rFonts w:eastAsia="Times New Roman"/>
                <w:sz w:val="14"/>
                <w:szCs w:val="14"/>
                <w:lang w:val="en-SE" w:eastAsia="en-SE"/>
              </w:rPr>
            </w:pPr>
            <w:r w:rsidRPr="00675BD0">
              <w:rPr>
                <w:rFonts w:ascii="Times" w:eastAsia="Batang" w:hAnsi="Times"/>
                <w:color w:val="181818"/>
                <w:kern w:val="24"/>
                <w:sz w:val="14"/>
                <w:szCs w:val="14"/>
                <w:lang w:eastAsia="en-SE"/>
              </w:rPr>
              <w:t>Confirm the following working assumption with the following update:</w:t>
            </w:r>
          </w:p>
          <w:p w14:paraId="039043C8" w14:textId="77777777" w:rsidR="00675BD0" w:rsidRPr="00675BD0" w:rsidRDefault="00675BD0" w:rsidP="00675BD0">
            <w:pPr>
              <w:overflowPunct/>
              <w:autoSpaceDE/>
              <w:autoSpaceDN/>
              <w:adjustRightInd/>
              <w:spacing w:before="120" w:after="120"/>
              <w:ind w:left="202"/>
              <w:textAlignment w:val="auto"/>
              <w:rPr>
                <w:rFonts w:eastAsia="Times New Roman"/>
                <w:sz w:val="14"/>
                <w:szCs w:val="14"/>
                <w:lang w:val="en-SE" w:eastAsia="en-SE"/>
              </w:rPr>
            </w:pPr>
            <w:r w:rsidRPr="00675BD0">
              <w:rPr>
                <w:rFonts w:ascii="Times" w:eastAsia="Batang" w:hAnsi="Times"/>
                <w:b/>
                <w:bCs/>
                <w:i/>
                <w:iCs/>
                <w:color w:val="181818"/>
                <w:kern w:val="24"/>
                <w:sz w:val="14"/>
                <w:szCs w:val="14"/>
                <w:highlight w:val="darkYellow"/>
                <w:lang w:eastAsia="en-SE"/>
              </w:rPr>
              <w:t>Working assumption</w:t>
            </w:r>
          </w:p>
          <w:p w14:paraId="50850993" w14:textId="77777777" w:rsidR="00675BD0" w:rsidRPr="00675BD0" w:rsidRDefault="00675BD0" w:rsidP="00675BD0">
            <w:pPr>
              <w:overflowPunct/>
              <w:autoSpaceDE/>
              <w:autoSpaceDN/>
              <w:adjustRightInd/>
              <w:spacing w:after="0"/>
              <w:ind w:left="202"/>
              <w:textAlignment w:val="auto"/>
              <w:rPr>
                <w:rFonts w:eastAsia="Times New Roman"/>
                <w:sz w:val="14"/>
                <w:szCs w:val="14"/>
                <w:lang w:val="en-SE" w:eastAsia="en-SE"/>
              </w:rPr>
            </w:pPr>
            <w:r w:rsidRPr="00675BD0">
              <w:rPr>
                <w:rFonts w:cs="+mn-cs"/>
                <w:color w:val="181818"/>
                <w:kern w:val="24"/>
                <w:sz w:val="14"/>
                <w:szCs w:val="14"/>
                <w:lang w:val="en-US" w:eastAsia="en-SE"/>
              </w:rPr>
              <w:t xml:space="preserve">For NB-IoT NTN and </w:t>
            </w:r>
            <w:proofErr w:type="spellStart"/>
            <w:r w:rsidRPr="00675BD0">
              <w:rPr>
                <w:rFonts w:cs="+mn-cs"/>
                <w:color w:val="181818"/>
                <w:kern w:val="24"/>
                <w:sz w:val="14"/>
                <w:szCs w:val="14"/>
                <w:lang w:val="en-US" w:eastAsia="en-SE"/>
              </w:rPr>
              <w:t>eMTC</w:t>
            </w:r>
            <w:proofErr w:type="spellEnd"/>
            <w:r w:rsidRPr="00675BD0">
              <w:rPr>
                <w:rFonts w:cs="+mn-cs"/>
                <w:color w:val="181818"/>
                <w:kern w:val="24"/>
                <w:sz w:val="14"/>
                <w:szCs w:val="14"/>
                <w:lang w:val="en-US" w:eastAsia="en-SE"/>
              </w:rPr>
              <w:t xml:space="preserve"> NTN for CE Mode B, to configure/indicate enabling/disabling of HARQ feedback for downlink transmission:</w:t>
            </w:r>
          </w:p>
          <w:p w14:paraId="1ACD35E7" w14:textId="77777777" w:rsidR="00675BD0" w:rsidRPr="00675BD0" w:rsidRDefault="00675BD0" w:rsidP="00675BD0">
            <w:pPr>
              <w:numPr>
                <w:ilvl w:val="0"/>
                <w:numId w:val="39"/>
              </w:numPr>
              <w:overflowPunct/>
              <w:autoSpaceDE/>
              <w:autoSpaceDN/>
              <w:adjustRightInd/>
              <w:spacing w:after="0"/>
              <w:ind w:left="1267"/>
              <w:contextualSpacing/>
              <w:textAlignment w:val="auto"/>
              <w:rPr>
                <w:rFonts w:eastAsia="Times New Roman"/>
                <w:sz w:val="14"/>
                <w:szCs w:val="14"/>
                <w:lang w:val="en-SE" w:eastAsia="en-SE"/>
              </w:rPr>
            </w:pPr>
            <w:r w:rsidRPr="00675BD0">
              <w:rPr>
                <w:rFonts w:eastAsia="MS Mincho"/>
                <w:color w:val="181818"/>
                <w:kern w:val="24"/>
                <w:sz w:val="14"/>
                <w:szCs w:val="14"/>
                <w:lang w:eastAsia="en-SE"/>
              </w:rPr>
              <w:t xml:space="preserve">Support Option 1 in case only per-HARQ process bitmap signaling is configured </w:t>
            </w:r>
          </w:p>
          <w:p w14:paraId="4D99AF2A" w14:textId="77777777" w:rsidR="00675BD0" w:rsidRPr="00675BD0" w:rsidRDefault="00675BD0" w:rsidP="00675BD0">
            <w:pPr>
              <w:numPr>
                <w:ilvl w:val="0"/>
                <w:numId w:val="39"/>
              </w:numPr>
              <w:overflowPunct/>
              <w:autoSpaceDE/>
              <w:autoSpaceDN/>
              <w:adjustRightInd/>
              <w:spacing w:after="0"/>
              <w:ind w:left="1267"/>
              <w:contextualSpacing/>
              <w:textAlignment w:val="auto"/>
              <w:rPr>
                <w:rFonts w:eastAsia="Times New Roman"/>
                <w:sz w:val="14"/>
                <w:szCs w:val="14"/>
                <w:lang w:val="en-SE" w:eastAsia="en-SE"/>
              </w:rPr>
            </w:pPr>
            <w:r w:rsidRPr="00675BD0">
              <w:rPr>
                <w:rFonts w:eastAsia="MS Mincho"/>
                <w:color w:val="181818"/>
                <w:kern w:val="24"/>
                <w:sz w:val="14"/>
                <w:szCs w:val="14"/>
                <w:lang w:eastAsia="en-SE"/>
              </w:rPr>
              <w:t>Support Option 3 DCI direct indication of HARQ feedback enable/disable in case only DCI solution enabling/disabling signaling is configured</w:t>
            </w:r>
          </w:p>
          <w:p w14:paraId="1BE1CCB4" w14:textId="77777777" w:rsidR="00675BD0" w:rsidRPr="00675BD0" w:rsidRDefault="00675BD0" w:rsidP="00675BD0">
            <w:pPr>
              <w:numPr>
                <w:ilvl w:val="0"/>
                <w:numId w:val="39"/>
              </w:numPr>
              <w:overflowPunct/>
              <w:autoSpaceDE/>
              <w:autoSpaceDN/>
              <w:adjustRightInd/>
              <w:spacing w:after="0"/>
              <w:ind w:left="1267"/>
              <w:contextualSpacing/>
              <w:textAlignment w:val="auto"/>
              <w:rPr>
                <w:rFonts w:eastAsia="Times New Roman"/>
                <w:sz w:val="14"/>
                <w:szCs w:val="14"/>
                <w:lang w:val="en-SE" w:eastAsia="en-SE"/>
              </w:rPr>
            </w:pPr>
            <w:r w:rsidRPr="00675BD0">
              <w:rPr>
                <w:rFonts w:eastAsia="MS Mincho"/>
                <w:color w:val="181818"/>
                <w:kern w:val="24"/>
                <w:sz w:val="14"/>
                <w:szCs w:val="14"/>
                <w:lang w:eastAsia="en-SE"/>
              </w:rPr>
              <w:t>Support Option 3 DCI indication to override Option 1 configuration for corresponding transmission in case both per-HARQ process bitmap and DCI solution enabling/disabling signaling are configured</w:t>
            </w:r>
          </w:p>
          <w:p w14:paraId="4076E531" w14:textId="77777777" w:rsidR="00675BD0" w:rsidRPr="00675BD0" w:rsidRDefault="00675BD0" w:rsidP="00675BD0">
            <w:pPr>
              <w:numPr>
                <w:ilvl w:val="1"/>
                <w:numId w:val="39"/>
              </w:numPr>
              <w:overflowPunct/>
              <w:autoSpaceDE/>
              <w:autoSpaceDN/>
              <w:adjustRightInd/>
              <w:spacing w:after="0"/>
              <w:ind w:left="2606"/>
              <w:contextualSpacing/>
              <w:textAlignment w:val="auto"/>
              <w:rPr>
                <w:rFonts w:eastAsia="Times New Roman"/>
                <w:sz w:val="14"/>
                <w:szCs w:val="14"/>
                <w:lang w:val="en-SE" w:eastAsia="en-SE"/>
              </w:rPr>
            </w:pPr>
            <w:r w:rsidRPr="00675BD0">
              <w:rPr>
                <w:rFonts w:eastAsia="Batang"/>
                <w:color w:val="181818"/>
                <w:kern w:val="24"/>
                <w:sz w:val="14"/>
                <w:szCs w:val="14"/>
                <w:lang w:eastAsia="en-SE"/>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2C434D70" w14:textId="77777777" w:rsidR="00675BD0" w:rsidRPr="00675BD0" w:rsidRDefault="00675BD0" w:rsidP="00675BD0">
            <w:pPr>
              <w:numPr>
                <w:ilvl w:val="1"/>
                <w:numId w:val="39"/>
              </w:numPr>
              <w:overflowPunct/>
              <w:autoSpaceDE/>
              <w:autoSpaceDN/>
              <w:adjustRightInd/>
              <w:spacing w:after="0"/>
              <w:ind w:left="2606"/>
              <w:contextualSpacing/>
              <w:textAlignment w:val="auto"/>
              <w:rPr>
                <w:rFonts w:eastAsia="Times New Roman"/>
                <w:sz w:val="14"/>
                <w:szCs w:val="14"/>
                <w:lang w:val="en-SE" w:eastAsia="en-SE"/>
              </w:rPr>
            </w:pPr>
            <w:r w:rsidRPr="00675BD0">
              <w:rPr>
                <w:rFonts w:eastAsia="Batang"/>
                <w:color w:val="181818"/>
                <w:kern w:val="24"/>
                <w:sz w:val="14"/>
                <w:szCs w:val="14"/>
                <w:lang w:eastAsia="en-SE"/>
              </w:rPr>
              <w:t xml:space="preserve">FFS #2: </w:t>
            </w:r>
            <w:bookmarkStart w:id="0" w:name="_Hlk129764372"/>
            <w:r w:rsidRPr="00675BD0">
              <w:rPr>
                <w:rFonts w:eastAsia="Batang"/>
                <w:color w:val="181818"/>
                <w:kern w:val="24"/>
                <w:sz w:val="14"/>
                <w:szCs w:val="14"/>
                <w:lang w:eastAsia="en-SE"/>
              </w:rPr>
              <w:t>whether/how to support Option 3 overriding Option 1 configuration for corresponding transmission for multiple TBs scheduled by single DCI</w:t>
            </w:r>
            <w:bookmarkEnd w:id="0"/>
          </w:p>
          <w:p w14:paraId="2CFE83DA" w14:textId="77777777" w:rsidR="00675BD0" w:rsidRPr="00675BD0" w:rsidRDefault="00675BD0" w:rsidP="00675BD0">
            <w:pPr>
              <w:numPr>
                <w:ilvl w:val="1"/>
                <w:numId w:val="39"/>
              </w:numPr>
              <w:overflowPunct/>
              <w:autoSpaceDE/>
              <w:autoSpaceDN/>
              <w:adjustRightInd/>
              <w:spacing w:after="0"/>
              <w:ind w:left="2606"/>
              <w:contextualSpacing/>
              <w:textAlignment w:val="auto"/>
              <w:rPr>
                <w:rFonts w:eastAsia="Times New Roman"/>
                <w:sz w:val="14"/>
                <w:szCs w:val="14"/>
                <w:lang w:val="en-SE" w:eastAsia="en-SE"/>
              </w:rPr>
            </w:pPr>
            <w:r w:rsidRPr="00675BD0">
              <w:rPr>
                <w:rFonts w:eastAsia="Batang"/>
                <w:color w:val="181818"/>
                <w:kern w:val="24"/>
                <w:sz w:val="14"/>
                <w:szCs w:val="14"/>
                <w:lang w:eastAsia="en-SE"/>
              </w:rPr>
              <w:t>FFS#3</w:t>
            </w:r>
            <w:r w:rsidRPr="00675BD0">
              <w:rPr>
                <w:rFonts w:ascii="Batang" w:eastAsia="Batang" w:hAnsi="Batang" w:hint="eastAsia"/>
                <w:color w:val="181818"/>
                <w:kern w:val="24"/>
                <w:sz w:val="14"/>
                <w:szCs w:val="14"/>
                <w:lang w:val="en-US" w:eastAsia="en-SE"/>
              </w:rPr>
              <w:t>：</w:t>
            </w:r>
            <w:r w:rsidRPr="00675BD0">
              <w:rPr>
                <w:rFonts w:eastAsia="Batang"/>
                <w:color w:val="181818"/>
                <w:kern w:val="24"/>
                <w:sz w:val="14"/>
                <w:szCs w:val="14"/>
                <w:lang w:eastAsia="en-SE"/>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3B150495" w14:textId="77777777" w:rsidR="00675BD0" w:rsidRPr="00675BD0" w:rsidRDefault="00675BD0" w:rsidP="00675BD0">
            <w:pPr>
              <w:overflowPunct/>
              <w:autoSpaceDE/>
              <w:autoSpaceDN/>
              <w:adjustRightInd/>
              <w:spacing w:after="0"/>
              <w:ind w:left="202"/>
              <w:textAlignment w:val="auto"/>
              <w:rPr>
                <w:rFonts w:eastAsia="Times New Roman"/>
                <w:sz w:val="14"/>
                <w:szCs w:val="14"/>
                <w:lang w:val="en-SE" w:eastAsia="en-SE"/>
              </w:rPr>
            </w:pPr>
            <w:r w:rsidRPr="00675BD0">
              <w:rPr>
                <w:rFonts w:eastAsia="Batang"/>
                <w:color w:val="181818"/>
                <w:kern w:val="24"/>
                <w:sz w:val="14"/>
                <w:szCs w:val="14"/>
                <w:lang w:eastAsia="en-SE"/>
              </w:rPr>
              <w:t>RAN1 strives to have a common design (in terms of DCI design, PDCCH monitoring, etc.) for “Option 3” and “Option 3 + Option 1”.</w:t>
            </w:r>
          </w:p>
          <w:p w14:paraId="305D9F6C" w14:textId="77777777" w:rsidR="00675BD0" w:rsidRPr="00675BD0" w:rsidRDefault="00675BD0" w:rsidP="00675BD0">
            <w:pPr>
              <w:overflowPunct/>
              <w:autoSpaceDE/>
              <w:autoSpaceDN/>
              <w:adjustRightInd/>
              <w:spacing w:after="0"/>
              <w:ind w:left="202"/>
              <w:textAlignment w:val="auto"/>
              <w:rPr>
                <w:rFonts w:eastAsia="Times New Roman"/>
                <w:sz w:val="14"/>
                <w:szCs w:val="14"/>
                <w:lang w:val="en-SE" w:eastAsia="en-SE"/>
              </w:rPr>
            </w:pPr>
            <w:r w:rsidRPr="00675BD0">
              <w:rPr>
                <w:rFonts w:eastAsia="Batang"/>
                <w:color w:val="181818"/>
                <w:kern w:val="24"/>
                <w:sz w:val="14"/>
                <w:szCs w:val="14"/>
                <w:lang w:eastAsia="en-SE"/>
              </w:rPr>
              <w:t>For eMTC NTN, to configure/indicate enabling/disabling of HARQ feedback for downlink transmission, take Option 1 for CE Mode A.</w:t>
            </w:r>
          </w:p>
          <w:p w14:paraId="1685E2F2" w14:textId="1A9CE320" w:rsidR="007F40CA" w:rsidRPr="007F40CA" w:rsidRDefault="007F40CA" w:rsidP="007F40CA">
            <w:pPr>
              <w:overflowPunct/>
              <w:autoSpaceDE/>
              <w:autoSpaceDN/>
              <w:adjustRightInd/>
              <w:spacing w:after="0"/>
              <w:textAlignment w:val="auto"/>
              <w:rPr>
                <w:rFonts w:eastAsia="Batang"/>
                <w:lang w:eastAsia="zh-CN"/>
              </w:rPr>
            </w:pPr>
          </w:p>
        </w:tc>
      </w:tr>
    </w:tbl>
    <w:p w14:paraId="22D3C535" w14:textId="40091C50" w:rsidR="00950592" w:rsidRDefault="00062571" w:rsidP="00345AEC">
      <w:pPr>
        <w:pStyle w:val="BodyText"/>
        <w:spacing w:before="120"/>
        <w:rPr>
          <w:rFonts w:ascii="Times New Roman" w:hAnsi="Times New Roman"/>
          <w:lang w:eastAsia="ja-JP"/>
        </w:rPr>
      </w:pPr>
      <w:r>
        <w:rPr>
          <w:rFonts w:ascii="Times New Roman" w:hAnsi="Times New Roman"/>
          <w:lang w:eastAsia="ja-JP"/>
        </w:rPr>
        <w:t>A follow-up on</w:t>
      </w:r>
      <w:r w:rsidR="0051533F">
        <w:rPr>
          <w:rFonts w:ascii="Times New Roman" w:hAnsi="Times New Roman"/>
          <w:lang w:eastAsia="ja-JP"/>
        </w:rPr>
        <w:t xml:space="preserve"> </w:t>
      </w:r>
      <w:r w:rsidR="0086404D">
        <w:rPr>
          <w:rFonts w:ascii="Times New Roman" w:hAnsi="Times New Roman"/>
          <w:lang w:eastAsia="ja-JP"/>
        </w:rPr>
        <w:t>Working Assumption</w:t>
      </w:r>
      <w:r w:rsidR="0051533F">
        <w:rPr>
          <w:rFonts w:ascii="Times New Roman" w:hAnsi="Times New Roman"/>
          <w:lang w:eastAsia="ja-JP"/>
        </w:rPr>
        <w:t xml:space="preserve"> is discussed for </w:t>
      </w:r>
      <w:r w:rsidR="0086404D">
        <w:rPr>
          <w:rFonts w:ascii="Times New Roman" w:hAnsi="Times New Roman"/>
          <w:lang w:eastAsia="ja-JP"/>
        </w:rPr>
        <w:t xml:space="preserve">both </w:t>
      </w:r>
      <w:r>
        <w:rPr>
          <w:rFonts w:ascii="Times New Roman" w:hAnsi="Times New Roman"/>
          <w:lang w:eastAsia="ja-JP"/>
        </w:rPr>
        <w:t>NB-IoT</w:t>
      </w:r>
      <w:r w:rsidR="0051533F">
        <w:rPr>
          <w:rFonts w:ascii="Times New Roman" w:hAnsi="Times New Roman"/>
          <w:lang w:eastAsia="ja-JP"/>
        </w:rPr>
        <w:t xml:space="preserve"> and </w:t>
      </w:r>
      <w:r>
        <w:rPr>
          <w:rFonts w:ascii="Times New Roman" w:hAnsi="Times New Roman"/>
          <w:lang w:eastAsia="ja-JP"/>
        </w:rPr>
        <w:t>LTE-MTC</w:t>
      </w:r>
      <w:r w:rsidR="0051533F">
        <w:rPr>
          <w:rFonts w:ascii="Times New Roman" w:hAnsi="Times New Roman"/>
          <w:lang w:eastAsia="ja-JP"/>
        </w:rPr>
        <w:t xml:space="preserve"> in section </w:t>
      </w:r>
      <w:r w:rsidR="004C0C44">
        <w:rPr>
          <w:rFonts w:ascii="Times New Roman" w:hAnsi="Times New Roman"/>
          <w:lang w:eastAsia="ja-JP"/>
        </w:rPr>
        <w:t>2</w:t>
      </w:r>
      <w:r w:rsidR="0051533F">
        <w:rPr>
          <w:rFonts w:ascii="Times New Roman" w:hAnsi="Times New Roman"/>
          <w:lang w:eastAsia="ja-JP"/>
        </w:rPr>
        <w:t>.1.</w:t>
      </w:r>
    </w:p>
    <w:p w14:paraId="3B8B39B9" w14:textId="241DB4B2" w:rsidR="00051B76" w:rsidRDefault="00051B76" w:rsidP="00051B76">
      <w:pPr>
        <w:pStyle w:val="Heading2"/>
      </w:pPr>
      <w:r>
        <w:lastRenderedPageBreak/>
        <w:t>2.1</w:t>
      </w:r>
      <w:r>
        <w:tab/>
      </w:r>
      <w:r w:rsidR="00EF5D4B">
        <w:t>O</w:t>
      </w:r>
      <w:r>
        <w:t>n how “</w:t>
      </w:r>
      <w:r w:rsidRPr="003048E2">
        <w:rPr>
          <w:rFonts w:ascii="Times New Roman" w:hAnsi="Times New Roman"/>
          <w:i/>
          <w:iCs/>
        </w:rPr>
        <w:t>to configure/indicate enabling/disabling on HARQ feedback for downlink transmission</w:t>
      </w:r>
      <w:r>
        <w:t>”</w:t>
      </w:r>
    </w:p>
    <w:p w14:paraId="260F7C06" w14:textId="6F922E11" w:rsidR="00EF5D4B" w:rsidRDefault="00EF5D4B" w:rsidP="00051B76">
      <w:pPr>
        <w:jc w:val="both"/>
      </w:pPr>
      <w:r>
        <w:t>The</w:t>
      </w:r>
      <w:r w:rsidR="001E2FDD">
        <w:t xml:space="preserve"> </w:t>
      </w:r>
      <w:r w:rsidR="00332B9C">
        <w:t xml:space="preserve">confirmed </w:t>
      </w:r>
      <w:r>
        <w:t xml:space="preserve">Working Assumption </w:t>
      </w:r>
      <w:bookmarkStart w:id="1" w:name="_Hlk120627802"/>
      <w:r>
        <w:t>on how “</w:t>
      </w:r>
      <w:r w:rsidRPr="00962BD7">
        <w:rPr>
          <w:i/>
          <w:iCs/>
          <w:color w:val="767171" w:themeColor="background2" w:themeShade="80"/>
        </w:rPr>
        <w:t>to configure/indicate enabling/disabling of HARQ feedback for downlink transmission</w:t>
      </w:r>
      <w:r>
        <w:t>”</w:t>
      </w:r>
      <w:bookmarkEnd w:id="1"/>
      <w:r>
        <w:t xml:space="preserve"> </w:t>
      </w:r>
      <w:r w:rsidR="001E15AF">
        <w:t>from RAN1# 11</w:t>
      </w:r>
      <w:r w:rsidR="00332B9C">
        <w:t>2</w:t>
      </w:r>
      <w:r w:rsidR="001E15AF">
        <w:t xml:space="preserve"> cited in section 2 contains t</w:t>
      </w:r>
      <w:r w:rsidR="00332B9C">
        <w:t>hree</w:t>
      </w:r>
      <w:r w:rsidR="001E15AF">
        <w:t xml:space="preserve"> FFSs, the first one (i.e., FFS#1) touches upon the expected degree of flexibility, the second one (i.e., FFS#2) is about </w:t>
      </w:r>
      <w:r w:rsidR="001E2FDD">
        <w:t>compatibility with the multi-TB grant feature</w:t>
      </w:r>
      <w:r w:rsidR="00332B9C">
        <w:t>, and the third one (i.e., FFS#3) is whether the DCI overriding mechanism reverses or indicates the status of the HARQ feedback</w:t>
      </w:r>
      <w:r w:rsidR="001C3256">
        <w:t xml:space="preserve"> for the corresponding transmission</w:t>
      </w:r>
      <w:r w:rsidR="001E2FDD">
        <w:t>.</w:t>
      </w:r>
      <w:r w:rsidR="005D1F4A">
        <w:t xml:space="preserve"> We provide our views on FFS#1</w:t>
      </w:r>
      <w:r w:rsidR="00332B9C">
        <w:t xml:space="preserve">, </w:t>
      </w:r>
      <w:r w:rsidR="005D1F4A">
        <w:t>FFS#</w:t>
      </w:r>
      <w:proofErr w:type="gramStart"/>
      <w:r w:rsidR="005D1F4A">
        <w:t>2</w:t>
      </w:r>
      <w:proofErr w:type="gramEnd"/>
      <w:r w:rsidR="005D1F4A">
        <w:t xml:space="preserve"> </w:t>
      </w:r>
      <w:r w:rsidR="00332B9C">
        <w:t xml:space="preserve">and FFS#3 </w:t>
      </w:r>
      <w:r w:rsidR="005D1F4A">
        <w:t>in section</w:t>
      </w:r>
      <w:r w:rsidR="00FA36BF">
        <w:t>s</w:t>
      </w:r>
      <w:r w:rsidR="005D1F4A">
        <w:t xml:space="preserve"> 2.1.1</w:t>
      </w:r>
      <w:r w:rsidR="00332B9C">
        <w:t xml:space="preserve">, </w:t>
      </w:r>
      <w:r w:rsidR="005D1F4A">
        <w:t>2.1.2</w:t>
      </w:r>
      <w:r w:rsidR="00332B9C">
        <w:t xml:space="preserve"> and 2.1.3</w:t>
      </w:r>
      <w:r w:rsidR="00FA36BF">
        <w:t xml:space="preserve"> respectively.</w:t>
      </w:r>
    </w:p>
    <w:p w14:paraId="3456A79C" w14:textId="7B6E210D" w:rsidR="00FA36BF" w:rsidRDefault="00FA36BF" w:rsidP="00FA36BF">
      <w:pPr>
        <w:pStyle w:val="Heading3"/>
      </w:pPr>
      <w:r>
        <w:t>2.1.1</w:t>
      </w:r>
      <w:r>
        <w:tab/>
        <w:t>FFS#1</w:t>
      </w:r>
      <w:r w:rsidR="00276FBE">
        <w:t>: Overriding acts on HARQ feedback configured as “enabled &amp; disabled</w:t>
      </w:r>
      <w:r w:rsidR="00292F77">
        <w:t>,</w:t>
      </w:r>
      <w:r w:rsidR="00276FBE">
        <w:t>” or only “dis</w:t>
      </w:r>
      <w:r w:rsidR="00292F77">
        <w:t>a</w:t>
      </w:r>
      <w:r w:rsidR="00276FBE">
        <w:t>bled</w:t>
      </w:r>
      <w:r w:rsidR="00292F77">
        <w:t>,</w:t>
      </w:r>
      <w:r w:rsidR="00276FBE">
        <w:t>” o</w:t>
      </w:r>
      <w:r w:rsidR="00292F77">
        <w:t>r only “enabled”.</w:t>
      </w:r>
    </w:p>
    <w:p w14:paraId="3AF54927" w14:textId="06EFF9DE" w:rsidR="00FA36BF" w:rsidRDefault="00E20DB4" w:rsidP="007142A4">
      <w:r w:rsidRPr="00E20DB4">
        <w:t>FFS #1</w:t>
      </w:r>
      <w:r>
        <w:t xml:space="preserve"> states</w:t>
      </w:r>
      <w:r w:rsidRPr="00E20DB4">
        <w:t xml:space="preserve"> </w:t>
      </w:r>
      <w:bookmarkStart w:id="2" w:name="_Hlk129605491"/>
      <w:r>
        <w:t>“</w:t>
      </w:r>
      <w:r w:rsidRPr="00E20DB4">
        <w:rPr>
          <w:i/>
          <w:iCs/>
          <w:color w:val="767171" w:themeColor="background2" w:themeShade="80"/>
        </w:rPr>
        <w:t>Option 3 DCI-based overridden mechanism is applied to both semi-statically HARQ feedback enabled and disabled processes or only applied to semi-statically HARQ feedback disabled processes or only applied to semi-statically HARQ feedback enabled processes.</w:t>
      </w:r>
      <w:r>
        <w:t>”</w:t>
      </w:r>
      <w:bookmarkEnd w:id="2"/>
      <w:r>
        <w:t xml:space="preserve"> </w:t>
      </w:r>
      <w:r w:rsidR="007142A4">
        <w:t>which alternatives are compared one-on-one below:</w:t>
      </w:r>
    </w:p>
    <w:p w14:paraId="083788DE" w14:textId="6400D781" w:rsidR="007142A4" w:rsidRPr="007142A4" w:rsidRDefault="007142A4" w:rsidP="007142A4">
      <w:pPr>
        <w:jc w:val="center"/>
        <w:rPr>
          <w:sz w:val="16"/>
          <w:szCs w:val="16"/>
        </w:rPr>
      </w:pPr>
      <w:r w:rsidRPr="007142A4">
        <w:rPr>
          <w:sz w:val="16"/>
          <w:szCs w:val="16"/>
        </w:rPr>
        <w:t>Table 1:</w:t>
      </w:r>
      <w:r w:rsidR="00BD3C06">
        <w:rPr>
          <w:sz w:val="16"/>
          <w:szCs w:val="16"/>
        </w:rPr>
        <w:t xml:space="preserve"> Comparison of alternatives in FFS#1 </w:t>
      </w:r>
      <w:r w:rsidR="00BD3C06" w:rsidRPr="00BD3C06">
        <w:rPr>
          <w:sz w:val="16"/>
          <w:szCs w:val="16"/>
        </w:rPr>
        <w:t>on how “to configure/indicate enabling/disabling of HARQ feedback for downlink transmission”</w:t>
      </w:r>
    </w:p>
    <w:tbl>
      <w:tblPr>
        <w:tblStyle w:val="TableGrid"/>
        <w:tblW w:w="0" w:type="auto"/>
        <w:tblLook w:val="04A0" w:firstRow="1" w:lastRow="0" w:firstColumn="1" w:lastColumn="0" w:noHBand="0" w:noVBand="1"/>
      </w:tblPr>
      <w:tblGrid>
        <w:gridCol w:w="901"/>
        <w:gridCol w:w="2915"/>
        <w:gridCol w:w="2912"/>
        <w:gridCol w:w="2906"/>
      </w:tblGrid>
      <w:tr w:rsidR="007142A4" w14:paraId="40E229CE" w14:textId="77777777" w:rsidTr="001E425F">
        <w:tc>
          <w:tcPr>
            <w:tcW w:w="901" w:type="dxa"/>
            <w:tcBorders>
              <w:top w:val="nil"/>
              <w:left w:val="nil"/>
            </w:tcBorders>
          </w:tcPr>
          <w:p w14:paraId="749F8399" w14:textId="77777777" w:rsidR="007142A4" w:rsidRPr="007142A4" w:rsidRDefault="007142A4" w:rsidP="007142A4">
            <w:pPr>
              <w:rPr>
                <w:sz w:val="14"/>
                <w:szCs w:val="14"/>
              </w:rPr>
            </w:pPr>
          </w:p>
        </w:tc>
        <w:tc>
          <w:tcPr>
            <w:tcW w:w="2915" w:type="dxa"/>
          </w:tcPr>
          <w:p w14:paraId="26886EC2" w14:textId="675F6457" w:rsidR="007142A4" w:rsidRPr="007142A4" w:rsidRDefault="007142A4" w:rsidP="007142A4">
            <w:pPr>
              <w:rPr>
                <w:sz w:val="14"/>
                <w:szCs w:val="14"/>
              </w:rPr>
            </w:pPr>
            <w:r w:rsidRPr="007142A4">
              <w:rPr>
                <w:sz w:val="14"/>
                <w:szCs w:val="14"/>
                <w:lang w:val="en-US"/>
              </w:rPr>
              <w:t>FFS#1 alternative when “</w:t>
            </w:r>
            <w:r w:rsidRPr="007142A4">
              <w:rPr>
                <w:i/>
                <w:iCs/>
                <w:color w:val="181818"/>
                <w:sz w:val="14"/>
                <w:szCs w:val="14"/>
                <w:lang w:val="en-US"/>
              </w:rPr>
              <w:t xml:space="preserve">Option 3 DCI-based overridden mechanism is applied to </w:t>
            </w:r>
            <w:r w:rsidRPr="00BD3C06">
              <w:rPr>
                <w:i/>
                <w:iCs/>
                <w:color w:val="ED7D31" w:themeColor="accent2"/>
                <w:sz w:val="14"/>
                <w:szCs w:val="14"/>
                <w:lang w:val="en-US"/>
              </w:rPr>
              <w:t>both semi-statically HARQ</w:t>
            </w:r>
            <w:r w:rsidR="001C3256">
              <w:rPr>
                <w:i/>
                <w:iCs/>
                <w:color w:val="ED7D31" w:themeColor="accent2"/>
                <w:sz w:val="14"/>
                <w:szCs w:val="14"/>
                <w:lang w:val="en-US"/>
              </w:rPr>
              <w:t xml:space="preserve"> feedback</w:t>
            </w:r>
            <w:r w:rsidRPr="00BD3C06">
              <w:rPr>
                <w:i/>
                <w:iCs/>
                <w:color w:val="ED7D31" w:themeColor="accent2"/>
                <w:sz w:val="14"/>
                <w:szCs w:val="14"/>
                <w:lang w:val="en-US"/>
              </w:rPr>
              <w:t xml:space="preserve"> enabled and disabled processes</w:t>
            </w:r>
            <w:r w:rsidRPr="007142A4">
              <w:rPr>
                <w:sz w:val="14"/>
                <w:szCs w:val="14"/>
                <w:lang w:val="en-US"/>
              </w:rPr>
              <w:t>”</w:t>
            </w:r>
          </w:p>
        </w:tc>
        <w:tc>
          <w:tcPr>
            <w:tcW w:w="2912" w:type="dxa"/>
          </w:tcPr>
          <w:p w14:paraId="5B0DCAC9" w14:textId="5496EA45" w:rsidR="007142A4" w:rsidRPr="007142A4" w:rsidRDefault="007142A4" w:rsidP="007142A4">
            <w:pPr>
              <w:rPr>
                <w:sz w:val="14"/>
                <w:szCs w:val="14"/>
              </w:rPr>
            </w:pPr>
            <w:r w:rsidRPr="007142A4">
              <w:rPr>
                <w:sz w:val="14"/>
                <w:szCs w:val="14"/>
                <w:lang w:val="en-US"/>
              </w:rPr>
              <w:t>FFS#1 alternative when “</w:t>
            </w:r>
            <w:r w:rsidRPr="00BD3C06">
              <w:rPr>
                <w:i/>
                <w:iCs/>
                <w:color w:val="ED7D31" w:themeColor="accent2"/>
                <w:sz w:val="14"/>
                <w:szCs w:val="14"/>
                <w:lang w:val="en-US"/>
              </w:rPr>
              <w:t xml:space="preserve">only applied to semi-statically HARQ </w:t>
            </w:r>
            <w:r w:rsidR="001C3256">
              <w:rPr>
                <w:i/>
                <w:iCs/>
                <w:color w:val="ED7D31" w:themeColor="accent2"/>
                <w:sz w:val="14"/>
                <w:szCs w:val="14"/>
                <w:lang w:val="en-US"/>
              </w:rPr>
              <w:t xml:space="preserve">feedback </w:t>
            </w:r>
            <w:r w:rsidRPr="00BD3C06">
              <w:rPr>
                <w:i/>
                <w:iCs/>
                <w:color w:val="ED7D31" w:themeColor="accent2"/>
                <w:sz w:val="14"/>
                <w:szCs w:val="14"/>
                <w:lang w:val="en-US"/>
              </w:rPr>
              <w:t>disabled processes</w:t>
            </w:r>
            <w:r w:rsidRPr="007142A4">
              <w:rPr>
                <w:sz w:val="14"/>
                <w:szCs w:val="14"/>
                <w:lang w:val="en-US"/>
              </w:rPr>
              <w:t>”</w:t>
            </w:r>
          </w:p>
        </w:tc>
        <w:tc>
          <w:tcPr>
            <w:tcW w:w="2906" w:type="dxa"/>
          </w:tcPr>
          <w:p w14:paraId="3B2977B5" w14:textId="64ACA902" w:rsidR="007142A4" w:rsidRPr="007142A4" w:rsidRDefault="007142A4" w:rsidP="007142A4">
            <w:pPr>
              <w:rPr>
                <w:sz w:val="14"/>
                <w:szCs w:val="14"/>
              </w:rPr>
            </w:pPr>
            <w:r w:rsidRPr="007142A4">
              <w:rPr>
                <w:sz w:val="14"/>
                <w:szCs w:val="14"/>
                <w:lang w:val="en-US"/>
              </w:rPr>
              <w:t>FFS#1 alternative when “</w:t>
            </w:r>
            <w:r w:rsidRPr="00BD3C06">
              <w:rPr>
                <w:i/>
                <w:iCs/>
                <w:color w:val="ED7D31" w:themeColor="accent2"/>
                <w:sz w:val="14"/>
                <w:szCs w:val="14"/>
                <w:lang w:val="en-US"/>
              </w:rPr>
              <w:t xml:space="preserve">only applied to semi-statically HARQ </w:t>
            </w:r>
            <w:r w:rsidR="001C3256">
              <w:rPr>
                <w:i/>
                <w:iCs/>
                <w:color w:val="ED7D31" w:themeColor="accent2"/>
                <w:sz w:val="14"/>
                <w:szCs w:val="14"/>
                <w:lang w:val="en-US"/>
              </w:rPr>
              <w:t xml:space="preserve">feedback </w:t>
            </w:r>
            <w:r w:rsidRPr="00BD3C06">
              <w:rPr>
                <w:i/>
                <w:iCs/>
                <w:color w:val="ED7D31" w:themeColor="accent2"/>
                <w:sz w:val="14"/>
                <w:szCs w:val="14"/>
                <w:lang w:val="en-US"/>
              </w:rPr>
              <w:t>enabled processes</w:t>
            </w:r>
            <w:r w:rsidRPr="007142A4">
              <w:rPr>
                <w:sz w:val="14"/>
                <w:szCs w:val="14"/>
                <w:lang w:val="en-US"/>
              </w:rPr>
              <w:t>”</w:t>
            </w:r>
          </w:p>
        </w:tc>
      </w:tr>
      <w:tr w:rsidR="004801AC" w14:paraId="2B30A346" w14:textId="77777777" w:rsidTr="001E425F">
        <w:tc>
          <w:tcPr>
            <w:tcW w:w="901" w:type="dxa"/>
          </w:tcPr>
          <w:p w14:paraId="3F6A8F84" w14:textId="372BD67A" w:rsidR="004801AC" w:rsidRPr="007142A4" w:rsidRDefault="004801AC" w:rsidP="004801AC">
            <w:pPr>
              <w:jc w:val="right"/>
              <w:rPr>
                <w:sz w:val="14"/>
                <w:szCs w:val="14"/>
              </w:rPr>
            </w:pPr>
            <w:r>
              <w:rPr>
                <w:sz w:val="14"/>
                <w:szCs w:val="14"/>
                <w:lang w:val="en-US" w:eastAsia="zh-CN"/>
              </w:rPr>
              <w:t>Comparison</w:t>
            </w:r>
          </w:p>
        </w:tc>
        <w:tc>
          <w:tcPr>
            <w:tcW w:w="2915" w:type="dxa"/>
          </w:tcPr>
          <w:p w14:paraId="7C1C01F4" w14:textId="5E34D174" w:rsidR="004801AC" w:rsidRDefault="004801AC" w:rsidP="004801AC">
            <w:pPr>
              <w:rPr>
                <w:sz w:val="12"/>
                <w:szCs w:val="12"/>
              </w:rPr>
            </w:pPr>
            <w:r>
              <w:rPr>
                <w:sz w:val="12"/>
                <w:szCs w:val="12"/>
              </w:rPr>
              <w:t>Assuming two HARQ processes and a 2-bit bitmap</w:t>
            </w:r>
            <w:r w:rsidR="00145E4A">
              <w:rPr>
                <w:sz w:val="12"/>
                <w:szCs w:val="12"/>
              </w:rPr>
              <w:t xml:space="preserve"> (MSB HARQ Process#0, LSB HARQ process#1)</w:t>
            </w:r>
            <w:r>
              <w:rPr>
                <w:sz w:val="12"/>
                <w:szCs w:val="12"/>
              </w:rPr>
              <w:t xml:space="preserve">, where 0 means HARQ feedback disabled and 1 means HARQ feedback enabled. </w:t>
            </w:r>
          </w:p>
          <w:p w14:paraId="5B251532" w14:textId="1408170D" w:rsidR="004801AC" w:rsidRDefault="004801AC" w:rsidP="004801AC">
            <w:pPr>
              <w:rPr>
                <w:sz w:val="12"/>
                <w:szCs w:val="12"/>
              </w:rPr>
            </w:pPr>
            <w:r>
              <w:rPr>
                <w:sz w:val="12"/>
                <w:szCs w:val="12"/>
              </w:rPr>
              <w:t>00</w:t>
            </w:r>
          </w:p>
          <w:p w14:paraId="3216EF97" w14:textId="7E1B6010" w:rsidR="004801A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 xml:space="preserve">Applying Option 3 to HARQ process#0, </w:t>
            </w:r>
            <w:r w:rsidRPr="00830D32">
              <w:rPr>
                <w:rFonts w:ascii="Times New Roman" w:hAnsi="Times New Roman"/>
                <w:color w:val="00B050"/>
                <w:sz w:val="12"/>
                <w:szCs w:val="12"/>
                <w:lang w:val="de-DE" w:eastAsia="ja-JP"/>
              </w:rPr>
              <w:t>it should be possible to pass from 0 to 1</w:t>
            </w:r>
            <w:r>
              <w:rPr>
                <w:rFonts w:ascii="Times New Roman" w:hAnsi="Times New Roman"/>
                <w:sz w:val="12"/>
                <w:szCs w:val="12"/>
                <w:lang w:val="de-DE" w:eastAsia="ja-JP"/>
              </w:rPr>
              <w:t>. That is, from Disabled HARQ feedback to Enabled HARQ feedback.</w:t>
            </w:r>
          </w:p>
          <w:p w14:paraId="08E9BE30" w14:textId="77777777" w:rsidR="004801AC" w:rsidRDefault="004801AC" w:rsidP="004801AC">
            <w:pPr>
              <w:pStyle w:val="ListParagraph"/>
              <w:rPr>
                <w:rFonts w:ascii="Times New Roman" w:hAnsi="Times New Roman"/>
                <w:sz w:val="12"/>
                <w:szCs w:val="12"/>
                <w:lang w:val="de-DE" w:eastAsia="ja-JP"/>
              </w:rPr>
            </w:pPr>
          </w:p>
          <w:p w14:paraId="7117D8C7" w14:textId="16899EB2" w:rsidR="004801AC" w:rsidRPr="00812FE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830D32">
              <w:rPr>
                <w:rFonts w:ascii="Times New Roman" w:hAnsi="Times New Roman"/>
                <w:color w:val="00B050"/>
                <w:sz w:val="12"/>
                <w:szCs w:val="12"/>
                <w:lang w:val="de-DE" w:eastAsia="ja-JP"/>
              </w:rPr>
              <w:t xml:space="preserve">, it should be possible to pass from 0 to 1. </w:t>
            </w:r>
            <w:r>
              <w:rPr>
                <w:rFonts w:ascii="Times New Roman" w:hAnsi="Times New Roman"/>
                <w:sz w:val="12"/>
                <w:szCs w:val="12"/>
                <w:lang w:val="de-DE" w:eastAsia="ja-JP"/>
              </w:rPr>
              <w:t>That is, from Disabled HARQ feedback to Enabled HARQ feedback.</w:t>
            </w:r>
          </w:p>
          <w:p w14:paraId="70CAF9AD" w14:textId="77777777" w:rsidR="004801AC" w:rsidRDefault="004801AC" w:rsidP="004801AC">
            <w:pPr>
              <w:rPr>
                <w:sz w:val="12"/>
                <w:szCs w:val="12"/>
              </w:rPr>
            </w:pPr>
          </w:p>
          <w:p w14:paraId="7D5F9FC0" w14:textId="4D88043E" w:rsidR="004801AC" w:rsidRDefault="004801AC" w:rsidP="004801AC">
            <w:pPr>
              <w:rPr>
                <w:sz w:val="12"/>
                <w:szCs w:val="12"/>
              </w:rPr>
            </w:pPr>
            <w:r>
              <w:rPr>
                <w:sz w:val="12"/>
                <w:szCs w:val="12"/>
              </w:rPr>
              <w:t>01</w:t>
            </w:r>
          </w:p>
          <w:p w14:paraId="58808FD8" w14:textId="77777777" w:rsidR="004801A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 xml:space="preserve">Applying Option 3 to HARQ process#0, </w:t>
            </w:r>
            <w:r w:rsidRPr="00830D32">
              <w:rPr>
                <w:rFonts w:ascii="Times New Roman" w:hAnsi="Times New Roman"/>
                <w:color w:val="00B050"/>
                <w:sz w:val="12"/>
                <w:szCs w:val="12"/>
                <w:lang w:val="de-DE" w:eastAsia="ja-JP"/>
              </w:rPr>
              <w:t xml:space="preserve">it should be possible to pass from 0 to 1. </w:t>
            </w:r>
            <w:r>
              <w:rPr>
                <w:rFonts w:ascii="Times New Roman" w:hAnsi="Times New Roman"/>
                <w:sz w:val="12"/>
                <w:szCs w:val="12"/>
                <w:lang w:val="de-DE" w:eastAsia="ja-JP"/>
              </w:rPr>
              <w:t>That is, from Disabled HARQ feedback to Enabled HARQ feedback.</w:t>
            </w:r>
          </w:p>
          <w:p w14:paraId="571B3E7D" w14:textId="77777777" w:rsidR="004801AC" w:rsidRDefault="004801AC" w:rsidP="004801AC">
            <w:pPr>
              <w:pStyle w:val="ListParagraph"/>
              <w:rPr>
                <w:rFonts w:ascii="Times New Roman" w:hAnsi="Times New Roman"/>
                <w:sz w:val="12"/>
                <w:szCs w:val="12"/>
                <w:lang w:val="de-DE" w:eastAsia="ja-JP"/>
              </w:rPr>
            </w:pPr>
          </w:p>
          <w:p w14:paraId="4B392643" w14:textId="2A21C19B" w:rsidR="004801AC" w:rsidRPr="00812FE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830D32">
              <w:rPr>
                <w:rFonts w:ascii="Times New Roman" w:hAnsi="Times New Roman"/>
                <w:color w:val="00B050"/>
                <w:sz w:val="12"/>
                <w:szCs w:val="12"/>
                <w:lang w:val="de-DE" w:eastAsia="ja-JP"/>
              </w:rPr>
              <w:t xml:space="preserve">, it should be possible to pass from 1 to 0. </w:t>
            </w:r>
            <w:r>
              <w:rPr>
                <w:rFonts w:ascii="Times New Roman" w:hAnsi="Times New Roman"/>
                <w:sz w:val="12"/>
                <w:szCs w:val="12"/>
                <w:lang w:val="de-DE" w:eastAsia="ja-JP"/>
              </w:rPr>
              <w:t>That is, from Enabled HARQ feedback to Disabled HARQ feedback.</w:t>
            </w:r>
          </w:p>
          <w:p w14:paraId="04ADB81E" w14:textId="177D0F9F" w:rsidR="004801AC" w:rsidRDefault="004801AC" w:rsidP="004801AC">
            <w:pPr>
              <w:rPr>
                <w:sz w:val="12"/>
                <w:szCs w:val="12"/>
              </w:rPr>
            </w:pPr>
          </w:p>
          <w:p w14:paraId="5579359E" w14:textId="32FD284F" w:rsidR="004801AC" w:rsidRDefault="004801AC" w:rsidP="004801AC">
            <w:pPr>
              <w:rPr>
                <w:sz w:val="12"/>
                <w:szCs w:val="12"/>
              </w:rPr>
            </w:pPr>
            <w:r>
              <w:rPr>
                <w:sz w:val="12"/>
                <w:szCs w:val="12"/>
              </w:rPr>
              <w:t>10</w:t>
            </w:r>
          </w:p>
          <w:p w14:paraId="260AC0D2" w14:textId="520031AF" w:rsidR="004801A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 xml:space="preserve">Applying Option 3 to HARQ process#0, </w:t>
            </w:r>
            <w:r w:rsidRPr="00830D32">
              <w:rPr>
                <w:rFonts w:ascii="Times New Roman" w:hAnsi="Times New Roman"/>
                <w:color w:val="00B050"/>
                <w:sz w:val="12"/>
                <w:szCs w:val="12"/>
                <w:lang w:val="de-DE" w:eastAsia="ja-JP"/>
              </w:rPr>
              <w:t xml:space="preserve">it should be possible to pass from 1 to 0. </w:t>
            </w:r>
            <w:r>
              <w:rPr>
                <w:rFonts w:ascii="Times New Roman" w:hAnsi="Times New Roman"/>
                <w:sz w:val="12"/>
                <w:szCs w:val="12"/>
                <w:lang w:val="de-DE" w:eastAsia="ja-JP"/>
              </w:rPr>
              <w:t>That is, from Enabled HARQ feedback to Disabled HARQ feedback.</w:t>
            </w:r>
          </w:p>
          <w:p w14:paraId="05940AA4" w14:textId="77777777" w:rsidR="004801AC" w:rsidRDefault="004801AC" w:rsidP="004801AC">
            <w:pPr>
              <w:pStyle w:val="ListParagraph"/>
              <w:rPr>
                <w:rFonts w:ascii="Times New Roman" w:hAnsi="Times New Roman"/>
                <w:sz w:val="12"/>
                <w:szCs w:val="12"/>
                <w:lang w:val="de-DE" w:eastAsia="ja-JP"/>
              </w:rPr>
            </w:pPr>
          </w:p>
          <w:p w14:paraId="1B68DA98" w14:textId="77777777" w:rsidR="004801AC" w:rsidRPr="00812FE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1C3256">
              <w:rPr>
                <w:rFonts w:ascii="Times New Roman" w:hAnsi="Times New Roman"/>
                <w:sz w:val="12"/>
                <w:szCs w:val="12"/>
                <w:lang w:val="de-DE" w:eastAsia="ja-JP"/>
              </w:rPr>
              <w:t xml:space="preserve">, </w:t>
            </w:r>
            <w:r w:rsidRPr="00830D32">
              <w:rPr>
                <w:rFonts w:ascii="Times New Roman" w:hAnsi="Times New Roman"/>
                <w:color w:val="00B050"/>
                <w:sz w:val="12"/>
                <w:szCs w:val="12"/>
                <w:lang w:val="de-DE" w:eastAsia="ja-JP"/>
              </w:rPr>
              <w:t xml:space="preserve">it should be possible to pass from 0 to 1. </w:t>
            </w:r>
            <w:r>
              <w:rPr>
                <w:rFonts w:ascii="Times New Roman" w:hAnsi="Times New Roman"/>
                <w:sz w:val="12"/>
                <w:szCs w:val="12"/>
                <w:lang w:val="de-DE" w:eastAsia="ja-JP"/>
              </w:rPr>
              <w:t>That is, from Disabled HARQ feedback to Enabled HARQ feedback.</w:t>
            </w:r>
          </w:p>
          <w:p w14:paraId="33CD0D7F" w14:textId="77777777" w:rsidR="004801AC" w:rsidRDefault="004801AC" w:rsidP="004801AC">
            <w:pPr>
              <w:rPr>
                <w:sz w:val="12"/>
                <w:szCs w:val="12"/>
              </w:rPr>
            </w:pPr>
          </w:p>
          <w:p w14:paraId="1B06764E" w14:textId="4536BD32" w:rsidR="004801AC" w:rsidRDefault="004801AC" w:rsidP="004801AC">
            <w:pPr>
              <w:rPr>
                <w:sz w:val="12"/>
                <w:szCs w:val="12"/>
              </w:rPr>
            </w:pPr>
            <w:r>
              <w:rPr>
                <w:sz w:val="12"/>
                <w:szCs w:val="12"/>
              </w:rPr>
              <w:t>11</w:t>
            </w:r>
          </w:p>
          <w:p w14:paraId="7C202337" w14:textId="77777777" w:rsidR="004801A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 xml:space="preserve">Applying Option 3 to HARQ process#0, </w:t>
            </w:r>
            <w:r w:rsidRPr="00830D32">
              <w:rPr>
                <w:rFonts w:ascii="Times New Roman" w:hAnsi="Times New Roman"/>
                <w:color w:val="00B050"/>
                <w:sz w:val="12"/>
                <w:szCs w:val="12"/>
                <w:lang w:val="de-DE" w:eastAsia="ja-JP"/>
              </w:rPr>
              <w:t xml:space="preserve">it should be possible to pass from 1 to 0. </w:t>
            </w:r>
            <w:r>
              <w:rPr>
                <w:rFonts w:ascii="Times New Roman" w:hAnsi="Times New Roman"/>
                <w:sz w:val="12"/>
                <w:szCs w:val="12"/>
                <w:lang w:val="de-DE" w:eastAsia="ja-JP"/>
              </w:rPr>
              <w:t>That is, from Enabled HARQ feedback to Disabled HARQ feedback.</w:t>
            </w:r>
          </w:p>
          <w:p w14:paraId="77F3E97E" w14:textId="77777777" w:rsidR="004801AC" w:rsidRDefault="004801AC" w:rsidP="004801AC">
            <w:pPr>
              <w:pStyle w:val="ListParagraph"/>
              <w:rPr>
                <w:rFonts w:ascii="Times New Roman" w:hAnsi="Times New Roman"/>
                <w:sz w:val="12"/>
                <w:szCs w:val="12"/>
                <w:lang w:val="de-DE" w:eastAsia="ja-JP"/>
              </w:rPr>
            </w:pPr>
          </w:p>
          <w:p w14:paraId="635171FE" w14:textId="77217D4C" w:rsidR="004801AC" w:rsidRPr="00812FE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1C3256">
              <w:rPr>
                <w:rFonts w:ascii="Times New Roman" w:hAnsi="Times New Roman"/>
                <w:sz w:val="12"/>
                <w:szCs w:val="12"/>
                <w:lang w:val="de-DE" w:eastAsia="ja-JP"/>
              </w:rPr>
              <w:t xml:space="preserve">, </w:t>
            </w:r>
            <w:r w:rsidRPr="00830D32">
              <w:rPr>
                <w:rFonts w:ascii="Times New Roman" w:hAnsi="Times New Roman"/>
                <w:color w:val="00B050"/>
                <w:sz w:val="12"/>
                <w:szCs w:val="12"/>
                <w:lang w:val="de-DE" w:eastAsia="ja-JP"/>
              </w:rPr>
              <w:t xml:space="preserve">it should be possible to pass from 1 to 0. </w:t>
            </w:r>
            <w:r>
              <w:rPr>
                <w:rFonts w:ascii="Times New Roman" w:hAnsi="Times New Roman"/>
                <w:sz w:val="12"/>
                <w:szCs w:val="12"/>
                <w:lang w:val="de-DE" w:eastAsia="ja-JP"/>
              </w:rPr>
              <w:t>That is, from Enabled HARQ feedback to Disabled HARQ feedback.</w:t>
            </w:r>
          </w:p>
          <w:p w14:paraId="76107FF6" w14:textId="0E3DB810" w:rsidR="004801AC" w:rsidRPr="007142A4" w:rsidRDefault="004801AC" w:rsidP="004801AC">
            <w:pPr>
              <w:rPr>
                <w:sz w:val="12"/>
                <w:szCs w:val="12"/>
              </w:rPr>
            </w:pPr>
          </w:p>
        </w:tc>
        <w:tc>
          <w:tcPr>
            <w:tcW w:w="2912" w:type="dxa"/>
          </w:tcPr>
          <w:p w14:paraId="0D02FD16" w14:textId="77777777" w:rsidR="00145E4A" w:rsidRDefault="00145E4A" w:rsidP="00145E4A">
            <w:pPr>
              <w:rPr>
                <w:sz w:val="12"/>
                <w:szCs w:val="12"/>
              </w:rPr>
            </w:pPr>
            <w:r>
              <w:rPr>
                <w:sz w:val="12"/>
                <w:szCs w:val="12"/>
              </w:rPr>
              <w:t xml:space="preserve">Assuming two HARQ processes and a 2-bit bitmap (MSB HARQ Process#0, LSB HARQ process#1), where 0 means HARQ feedback disabled and 1 means HARQ feedback enabled. </w:t>
            </w:r>
          </w:p>
          <w:p w14:paraId="01796FBB" w14:textId="2658166C" w:rsidR="004801AC" w:rsidRDefault="004801AC" w:rsidP="004801AC">
            <w:pPr>
              <w:rPr>
                <w:sz w:val="12"/>
                <w:szCs w:val="12"/>
              </w:rPr>
            </w:pPr>
            <w:r>
              <w:rPr>
                <w:sz w:val="12"/>
                <w:szCs w:val="12"/>
              </w:rPr>
              <w:t>00</w:t>
            </w:r>
          </w:p>
          <w:p w14:paraId="050BBAE6" w14:textId="77777777" w:rsidR="004801A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 xml:space="preserve">Applying Option 3 to HARQ process#0, </w:t>
            </w:r>
            <w:r w:rsidRPr="00830D32">
              <w:rPr>
                <w:rFonts w:ascii="Times New Roman" w:hAnsi="Times New Roman"/>
                <w:color w:val="00B050"/>
                <w:sz w:val="12"/>
                <w:szCs w:val="12"/>
                <w:lang w:val="de-DE" w:eastAsia="ja-JP"/>
              </w:rPr>
              <w:t>it should be possible to pass from 0 to 1</w:t>
            </w:r>
            <w:r>
              <w:rPr>
                <w:rFonts w:ascii="Times New Roman" w:hAnsi="Times New Roman"/>
                <w:sz w:val="12"/>
                <w:szCs w:val="12"/>
                <w:lang w:val="de-DE" w:eastAsia="ja-JP"/>
              </w:rPr>
              <w:t>. That is, from Disabled HARQ feedback to Enabled HARQ feedback.</w:t>
            </w:r>
          </w:p>
          <w:p w14:paraId="2E0DAB33" w14:textId="77777777" w:rsidR="004801AC" w:rsidRDefault="004801AC" w:rsidP="004801AC">
            <w:pPr>
              <w:pStyle w:val="ListParagraph"/>
              <w:rPr>
                <w:rFonts w:ascii="Times New Roman" w:hAnsi="Times New Roman"/>
                <w:sz w:val="12"/>
                <w:szCs w:val="12"/>
                <w:lang w:val="de-DE" w:eastAsia="ja-JP"/>
              </w:rPr>
            </w:pPr>
          </w:p>
          <w:p w14:paraId="5D6D8C5B" w14:textId="77777777" w:rsidR="004801AC" w:rsidRPr="00812FE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830D32">
              <w:rPr>
                <w:rFonts w:ascii="Times New Roman" w:hAnsi="Times New Roman"/>
                <w:color w:val="00B050"/>
                <w:sz w:val="12"/>
                <w:szCs w:val="12"/>
                <w:lang w:val="de-DE" w:eastAsia="ja-JP"/>
              </w:rPr>
              <w:t xml:space="preserve">, it should be possible to pass from 0 to 1. </w:t>
            </w:r>
            <w:r>
              <w:rPr>
                <w:rFonts w:ascii="Times New Roman" w:hAnsi="Times New Roman"/>
                <w:sz w:val="12"/>
                <w:szCs w:val="12"/>
                <w:lang w:val="de-DE" w:eastAsia="ja-JP"/>
              </w:rPr>
              <w:t>That is, from Disabled HARQ feedback to Enabled HARQ feedback.</w:t>
            </w:r>
          </w:p>
          <w:p w14:paraId="4EAE6E2D" w14:textId="77777777" w:rsidR="004801AC" w:rsidRDefault="004801AC" w:rsidP="004801AC">
            <w:pPr>
              <w:rPr>
                <w:sz w:val="12"/>
                <w:szCs w:val="12"/>
              </w:rPr>
            </w:pPr>
          </w:p>
          <w:p w14:paraId="14C59C80" w14:textId="67335EFC" w:rsidR="004801AC" w:rsidRDefault="004801AC" w:rsidP="004801AC">
            <w:pPr>
              <w:rPr>
                <w:sz w:val="12"/>
                <w:szCs w:val="12"/>
              </w:rPr>
            </w:pPr>
            <w:r>
              <w:rPr>
                <w:sz w:val="12"/>
                <w:szCs w:val="12"/>
              </w:rPr>
              <w:t>01</w:t>
            </w:r>
          </w:p>
          <w:p w14:paraId="7C11A068" w14:textId="77777777" w:rsidR="004801A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 xml:space="preserve">Applying Option 3 to HARQ process#0, </w:t>
            </w:r>
            <w:r w:rsidRPr="00830D32">
              <w:rPr>
                <w:rFonts w:ascii="Times New Roman" w:hAnsi="Times New Roman"/>
                <w:color w:val="00B050"/>
                <w:sz w:val="12"/>
                <w:szCs w:val="12"/>
                <w:lang w:val="de-DE" w:eastAsia="ja-JP"/>
              </w:rPr>
              <w:t xml:space="preserve">it should be possible to pass from 0 to 1. </w:t>
            </w:r>
            <w:r>
              <w:rPr>
                <w:rFonts w:ascii="Times New Roman" w:hAnsi="Times New Roman"/>
                <w:sz w:val="12"/>
                <w:szCs w:val="12"/>
                <w:lang w:val="de-DE" w:eastAsia="ja-JP"/>
              </w:rPr>
              <w:t>That is, from Disabled HARQ feedback to Enabled HARQ feedback.</w:t>
            </w:r>
          </w:p>
          <w:p w14:paraId="4B43A1AD" w14:textId="77777777" w:rsidR="004801AC" w:rsidRDefault="004801AC" w:rsidP="004801AC">
            <w:pPr>
              <w:pStyle w:val="ListParagraph"/>
              <w:rPr>
                <w:rFonts w:ascii="Times New Roman" w:hAnsi="Times New Roman"/>
                <w:sz w:val="12"/>
                <w:szCs w:val="12"/>
                <w:lang w:val="de-DE" w:eastAsia="ja-JP"/>
              </w:rPr>
            </w:pPr>
          </w:p>
          <w:p w14:paraId="7C9E5943" w14:textId="53E8C908" w:rsidR="004801AC" w:rsidRPr="00812FE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E56D57">
              <w:rPr>
                <w:rFonts w:ascii="Times New Roman" w:hAnsi="Times New Roman"/>
                <w:color w:val="FF0000"/>
                <w:sz w:val="12"/>
                <w:szCs w:val="12"/>
                <w:lang w:val="de-DE" w:eastAsia="ja-JP"/>
              </w:rPr>
              <w:t xml:space="preserve">, it won‘t be possible to pass from 1 to 0. </w:t>
            </w:r>
            <w:r>
              <w:rPr>
                <w:rFonts w:ascii="Times New Roman" w:hAnsi="Times New Roman"/>
                <w:sz w:val="12"/>
                <w:szCs w:val="12"/>
                <w:lang w:val="de-DE" w:eastAsia="ja-JP"/>
              </w:rPr>
              <w:t>That is, from Enabled HARQ feedback to Disabled HARQ feedback.</w:t>
            </w:r>
          </w:p>
          <w:p w14:paraId="61D3635D" w14:textId="77777777" w:rsidR="004801AC" w:rsidRDefault="004801AC" w:rsidP="004801AC">
            <w:pPr>
              <w:rPr>
                <w:sz w:val="12"/>
                <w:szCs w:val="12"/>
              </w:rPr>
            </w:pPr>
          </w:p>
          <w:p w14:paraId="0597C2BA" w14:textId="40A93E92" w:rsidR="004801AC" w:rsidRDefault="004801AC" w:rsidP="004801AC">
            <w:pPr>
              <w:rPr>
                <w:sz w:val="12"/>
                <w:szCs w:val="12"/>
              </w:rPr>
            </w:pPr>
            <w:r>
              <w:rPr>
                <w:sz w:val="12"/>
                <w:szCs w:val="12"/>
              </w:rPr>
              <w:t>10</w:t>
            </w:r>
          </w:p>
          <w:p w14:paraId="2A16082D" w14:textId="6304B753" w:rsidR="004801A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process#0</w:t>
            </w:r>
            <w:r w:rsidRPr="005C194A">
              <w:rPr>
                <w:rFonts w:ascii="Times New Roman" w:hAnsi="Times New Roman"/>
                <w:color w:val="FF0000"/>
                <w:sz w:val="12"/>
                <w:szCs w:val="12"/>
                <w:lang w:val="de-DE" w:eastAsia="ja-JP"/>
              </w:rPr>
              <w:t>,</w:t>
            </w:r>
            <w:r w:rsidRPr="001C3256">
              <w:rPr>
                <w:rFonts w:ascii="Times New Roman" w:hAnsi="Times New Roman"/>
                <w:sz w:val="12"/>
                <w:szCs w:val="12"/>
                <w:lang w:val="de-DE" w:eastAsia="ja-JP"/>
              </w:rPr>
              <w:t xml:space="preserve"> </w:t>
            </w:r>
            <w:r w:rsidRPr="005C194A">
              <w:rPr>
                <w:rFonts w:ascii="Times New Roman" w:hAnsi="Times New Roman"/>
                <w:color w:val="FF0000"/>
                <w:sz w:val="12"/>
                <w:szCs w:val="12"/>
                <w:lang w:val="de-DE" w:eastAsia="ja-JP"/>
              </w:rPr>
              <w:t xml:space="preserve">it won‘t be possible to pass from 1 to 0. </w:t>
            </w:r>
            <w:r>
              <w:rPr>
                <w:rFonts w:ascii="Times New Roman" w:hAnsi="Times New Roman"/>
                <w:sz w:val="12"/>
                <w:szCs w:val="12"/>
                <w:lang w:val="de-DE" w:eastAsia="ja-JP"/>
              </w:rPr>
              <w:t>That is, from Enabled HARQ feedback to Disabled HARQ feedback.</w:t>
            </w:r>
          </w:p>
          <w:p w14:paraId="2A447F70" w14:textId="77777777" w:rsidR="004801AC" w:rsidRDefault="004801AC" w:rsidP="004801AC">
            <w:pPr>
              <w:pStyle w:val="ListParagraph"/>
              <w:rPr>
                <w:rFonts w:ascii="Times New Roman" w:hAnsi="Times New Roman"/>
                <w:sz w:val="12"/>
                <w:szCs w:val="12"/>
                <w:lang w:val="de-DE" w:eastAsia="ja-JP"/>
              </w:rPr>
            </w:pPr>
          </w:p>
          <w:p w14:paraId="20D9C468" w14:textId="77777777" w:rsidR="004801AC" w:rsidRPr="00812FE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1C3256">
              <w:rPr>
                <w:rFonts w:ascii="Times New Roman" w:hAnsi="Times New Roman"/>
                <w:sz w:val="12"/>
                <w:szCs w:val="12"/>
                <w:lang w:val="de-DE" w:eastAsia="ja-JP"/>
              </w:rPr>
              <w:t xml:space="preserve">, </w:t>
            </w:r>
            <w:r w:rsidRPr="00830D32">
              <w:rPr>
                <w:rFonts w:ascii="Times New Roman" w:hAnsi="Times New Roman"/>
                <w:color w:val="00B050"/>
                <w:sz w:val="12"/>
                <w:szCs w:val="12"/>
                <w:lang w:val="de-DE" w:eastAsia="ja-JP"/>
              </w:rPr>
              <w:t xml:space="preserve">it should be possible to pass from 0 to 1. </w:t>
            </w:r>
            <w:r>
              <w:rPr>
                <w:rFonts w:ascii="Times New Roman" w:hAnsi="Times New Roman"/>
                <w:sz w:val="12"/>
                <w:szCs w:val="12"/>
                <w:lang w:val="de-DE" w:eastAsia="ja-JP"/>
              </w:rPr>
              <w:t>That is, from Disabled HARQ feedback to Enabled HARQ feedback.</w:t>
            </w:r>
          </w:p>
          <w:p w14:paraId="5D507FA7" w14:textId="77777777" w:rsidR="004801AC" w:rsidRDefault="004801AC" w:rsidP="004801AC">
            <w:pPr>
              <w:rPr>
                <w:sz w:val="12"/>
                <w:szCs w:val="12"/>
              </w:rPr>
            </w:pPr>
          </w:p>
          <w:p w14:paraId="743E1A82" w14:textId="56851F3E" w:rsidR="004801AC" w:rsidRDefault="004801AC" w:rsidP="004801AC">
            <w:pPr>
              <w:rPr>
                <w:sz w:val="12"/>
                <w:szCs w:val="12"/>
              </w:rPr>
            </w:pPr>
            <w:r>
              <w:rPr>
                <w:sz w:val="12"/>
                <w:szCs w:val="12"/>
              </w:rPr>
              <w:t>11</w:t>
            </w:r>
          </w:p>
          <w:p w14:paraId="0D8BDC33" w14:textId="0C261424" w:rsidR="004801A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process#0</w:t>
            </w:r>
            <w:r w:rsidRPr="005C194A">
              <w:rPr>
                <w:rFonts w:ascii="Times New Roman" w:hAnsi="Times New Roman"/>
                <w:color w:val="FF0000"/>
                <w:sz w:val="12"/>
                <w:szCs w:val="12"/>
                <w:lang w:val="de-DE" w:eastAsia="ja-JP"/>
              </w:rPr>
              <w:t xml:space="preserve">, it won‘t be possible to pass from 1 to 0. </w:t>
            </w:r>
            <w:r>
              <w:rPr>
                <w:rFonts w:ascii="Times New Roman" w:hAnsi="Times New Roman"/>
                <w:sz w:val="12"/>
                <w:szCs w:val="12"/>
                <w:lang w:val="de-DE" w:eastAsia="ja-JP"/>
              </w:rPr>
              <w:t>That is, from Enabled HARQ feedback to Disabled HARQ feedback.</w:t>
            </w:r>
          </w:p>
          <w:p w14:paraId="498B4474" w14:textId="77777777" w:rsidR="004801AC" w:rsidRDefault="004801AC" w:rsidP="004801AC">
            <w:pPr>
              <w:pStyle w:val="ListParagraph"/>
              <w:rPr>
                <w:rFonts w:ascii="Times New Roman" w:hAnsi="Times New Roman"/>
                <w:sz w:val="12"/>
                <w:szCs w:val="12"/>
                <w:lang w:val="de-DE" w:eastAsia="ja-JP"/>
              </w:rPr>
            </w:pPr>
          </w:p>
          <w:p w14:paraId="7ECDEB41" w14:textId="7BDD5E71" w:rsidR="004801AC" w:rsidRPr="00812FE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5C194A">
              <w:rPr>
                <w:rFonts w:ascii="Times New Roman" w:hAnsi="Times New Roman"/>
                <w:color w:val="FF0000"/>
                <w:sz w:val="12"/>
                <w:szCs w:val="12"/>
                <w:lang w:val="de-DE" w:eastAsia="ja-JP"/>
              </w:rPr>
              <w:t xml:space="preserve">, it won‘t be possible to pass from 1 to 0. </w:t>
            </w:r>
            <w:r>
              <w:rPr>
                <w:rFonts w:ascii="Times New Roman" w:hAnsi="Times New Roman"/>
                <w:sz w:val="12"/>
                <w:szCs w:val="12"/>
                <w:lang w:val="de-DE" w:eastAsia="ja-JP"/>
              </w:rPr>
              <w:t>That is, from Enabled HARQ feedback to Disabled HARQ feedback.</w:t>
            </w:r>
          </w:p>
          <w:p w14:paraId="7209E55E" w14:textId="77777777" w:rsidR="004801AC" w:rsidRPr="001C3256" w:rsidRDefault="004801AC" w:rsidP="004801AC">
            <w:pPr>
              <w:overflowPunct/>
              <w:autoSpaceDE/>
              <w:autoSpaceDN/>
              <w:adjustRightInd/>
              <w:snapToGrid w:val="0"/>
              <w:textAlignment w:val="auto"/>
              <w:rPr>
                <w:sz w:val="12"/>
                <w:szCs w:val="12"/>
              </w:rPr>
            </w:pPr>
          </w:p>
        </w:tc>
        <w:tc>
          <w:tcPr>
            <w:tcW w:w="2906" w:type="dxa"/>
          </w:tcPr>
          <w:p w14:paraId="67E75540" w14:textId="77777777" w:rsidR="00145E4A" w:rsidRDefault="00145E4A" w:rsidP="00145E4A">
            <w:pPr>
              <w:rPr>
                <w:sz w:val="12"/>
                <w:szCs w:val="12"/>
              </w:rPr>
            </w:pPr>
            <w:r>
              <w:rPr>
                <w:sz w:val="12"/>
                <w:szCs w:val="12"/>
              </w:rPr>
              <w:t xml:space="preserve">Assuming two HARQ processes and a 2-bit bitmap (MSB HARQ Process#0, LSB HARQ process#1), where 0 means HARQ feedback disabled and 1 means HARQ feedback enabled. </w:t>
            </w:r>
          </w:p>
          <w:p w14:paraId="673E73C1" w14:textId="77777777" w:rsidR="004801AC" w:rsidRDefault="004801AC" w:rsidP="004801AC">
            <w:pPr>
              <w:rPr>
                <w:sz w:val="12"/>
                <w:szCs w:val="12"/>
              </w:rPr>
            </w:pPr>
            <w:r>
              <w:rPr>
                <w:sz w:val="12"/>
                <w:szCs w:val="12"/>
              </w:rPr>
              <w:t>00</w:t>
            </w:r>
          </w:p>
          <w:p w14:paraId="61EBB064" w14:textId="0329FC62" w:rsidR="004801A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process#0</w:t>
            </w:r>
            <w:r w:rsidRPr="007E2972">
              <w:rPr>
                <w:rFonts w:ascii="Times New Roman" w:hAnsi="Times New Roman"/>
                <w:color w:val="FF0000"/>
                <w:sz w:val="12"/>
                <w:szCs w:val="12"/>
                <w:lang w:val="de-DE" w:eastAsia="ja-JP"/>
              </w:rPr>
              <w:t>,</w:t>
            </w:r>
            <w:r w:rsidRPr="001C3256">
              <w:rPr>
                <w:rFonts w:ascii="Times New Roman" w:hAnsi="Times New Roman"/>
                <w:sz w:val="12"/>
                <w:szCs w:val="12"/>
                <w:lang w:val="de-DE" w:eastAsia="ja-JP"/>
              </w:rPr>
              <w:t xml:space="preserve"> </w:t>
            </w:r>
            <w:r w:rsidRPr="007E2972">
              <w:rPr>
                <w:rFonts w:ascii="Times New Roman" w:hAnsi="Times New Roman"/>
                <w:color w:val="FF0000"/>
                <w:sz w:val="12"/>
                <w:szCs w:val="12"/>
                <w:lang w:val="de-DE" w:eastAsia="ja-JP"/>
              </w:rPr>
              <w:t xml:space="preserve">it </w:t>
            </w:r>
            <w:r w:rsidR="007E2972" w:rsidRPr="007E2972">
              <w:rPr>
                <w:rFonts w:ascii="Times New Roman" w:hAnsi="Times New Roman"/>
                <w:color w:val="FF0000"/>
                <w:sz w:val="12"/>
                <w:szCs w:val="12"/>
                <w:lang w:val="de-DE" w:eastAsia="ja-JP"/>
              </w:rPr>
              <w:t>won‘t</w:t>
            </w:r>
            <w:r w:rsidRPr="007E2972">
              <w:rPr>
                <w:rFonts w:ascii="Times New Roman" w:hAnsi="Times New Roman"/>
                <w:color w:val="FF0000"/>
                <w:sz w:val="12"/>
                <w:szCs w:val="12"/>
                <w:lang w:val="de-DE" w:eastAsia="ja-JP"/>
              </w:rPr>
              <w:t xml:space="preserve"> be possible to pass from 0 to 1. </w:t>
            </w:r>
            <w:r>
              <w:rPr>
                <w:rFonts w:ascii="Times New Roman" w:hAnsi="Times New Roman"/>
                <w:sz w:val="12"/>
                <w:szCs w:val="12"/>
                <w:lang w:val="de-DE" w:eastAsia="ja-JP"/>
              </w:rPr>
              <w:t>That is, from Disabled HARQ feedback to Enabled HARQ feedback.</w:t>
            </w:r>
          </w:p>
          <w:p w14:paraId="29DAE125" w14:textId="77777777" w:rsidR="004801AC" w:rsidRDefault="004801AC" w:rsidP="004801AC">
            <w:pPr>
              <w:pStyle w:val="ListParagraph"/>
              <w:rPr>
                <w:rFonts w:ascii="Times New Roman" w:hAnsi="Times New Roman"/>
                <w:sz w:val="12"/>
                <w:szCs w:val="12"/>
                <w:lang w:val="de-DE" w:eastAsia="ja-JP"/>
              </w:rPr>
            </w:pPr>
          </w:p>
          <w:p w14:paraId="4CFC02BC" w14:textId="4ADAA500" w:rsidR="004801AC" w:rsidRPr="00812FE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7E2972">
              <w:rPr>
                <w:rFonts w:ascii="Times New Roman" w:hAnsi="Times New Roman"/>
                <w:color w:val="FF0000"/>
                <w:sz w:val="12"/>
                <w:szCs w:val="12"/>
                <w:lang w:val="de-DE" w:eastAsia="ja-JP"/>
              </w:rPr>
              <w:t>,</w:t>
            </w:r>
            <w:r w:rsidRPr="00830D32">
              <w:rPr>
                <w:rFonts w:ascii="Times New Roman" w:hAnsi="Times New Roman"/>
                <w:color w:val="00B050"/>
                <w:sz w:val="12"/>
                <w:szCs w:val="12"/>
                <w:lang w:val="de-DE" w:eastAsia="ja-JP"/>
              </w:rPr>
              <w:t xml:space="preserve"> </w:t>
            </w:r>
            <w:r w:rsidRPr="007E2972">
              <w:rPr>
                <w:rFonts w:ascii="Times New Roman" w:hAnsi="Times New Roman"/>
                <w:color w:val="FF0000"/>
                <w:sz w:val="12"/>
                <w:szCs w:val="12"/>
                <w:lang w:val="de-DE" w:eastAsia="ja-JP"/>
              </w:rPr>
              <w:t xml:space="preserve">it </w:t>
            </w:r>
            <w:r w:rsidR="007E2972" w:rsidRPr="007E2972">
              <w:rPr>
                <w:rFonts w:ascii="Times New Roman" w:hAnsi="Times New Roman"/>
                <w:color w:val="FF0000"/>
                <w:sz w:val="12"/>
                <w:szCs w:val="12"/>
                <w:lang w:val="de-DE" w:eastAsia="ja-JP"/>
              </w:rPr>
              <w:t>won‘t</w:t>
            </w:r>
            <w:r w:rsidRPr="007E2972">
              <w:rPr>
                <w:rFonts w:ascii="Times New Roman" w:hAnsi="Times New Roman"/>
                <w:color w:val="FF0000"/>
                <w:sz w:val="12"/>
                <w:szCs w:val="12"/>
                <w:lang w:val="de-DE" w:eastAsia="ja-JP"/>
              </w:rPr>
              <w:t xml:space="preserve"> be possible to pass from 0 to 1. </w:t>
            </w:r>
            <w:r>
              <w:rPr>
                <w:rFonts w:ascii="Times New Roman" w:hAnsi="Times New Roman"/>
                <w:sz w:val="12"/>
                <w:szCs w:val="12"/>
                <w:lang w:val="de-DE" w:eastAsia="ja-JP"/>
              </w:rPr>
              <w:t>That is, from Disabled HARQ feedback to Enabled HARQ feedback.</w:t>
            </w:r>
          </w:p>
          <w:p w14:paraId="7B01CC45" w14:textId="77777777" w:rsidR="004801AC" w:rsidRDefault="004801AC" w:rsidP="004801AC">
            <w:pPr>
              <w:rPr>
                <w:sz w:val="12"/>
                <w:szCs w:val="12"/>
              </w:rPr>
            </w:pPr>
          </w:p>
          <w:p w14:paraId="0F067B70" w14:textId="77777777" w:rsidR="004801AC" w:rsidRDefault="004801AC" w:rsidP="004801AC">
            <w:pPr>
              <w:rPr>
                <w:sz w:val="12"/>
                <w:szCs w:val="12"/>
              </w:rPr>
            </w:pPr>
            <w:r>
              <w:rPr>
                <w:sz w:val="12"/>
                <w:szCs w:val="12"/>
              </w:rPr>
              <w:t>01</w:t>
            </w:r>
          </w:p>
          <w:p w14:paraId="06BA41A5" w14:textId="0B6289CB" w:rsidR="004801A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process#0</w:t>
            </w:r>
            <w:r w:rsidRPr="007E2972">
              <w:rPr>
                <w:rFonts w:ascii="Times New Roman" w:hAnsi="Times New Roman"/>
                <w:color w:val="FF0000"/>
                <w:sz w:val="12"/>
                <w:szCs w:val="12"/>
                <w:lang w:val="de-DE" w:eastAsia="ja-JP"/>
              </w:rPr>
              <w:t xml:space="preserve">, it </w:t>
            </w:r>
            <w:r w:rsidR="007E2972" w:rsidRPr="007E2972">
              <w:rPr>
                <w:rFonts w:ascii="Times New Roman" w:hAnsi="Times New Roman"/>
                <w:color w:val="FF0000"/>
                <w:sz w:val="12"/>
                <w:szCs w:val="12"/>
                <w:lang w:val="de-DE" w:eastAsia="ja-JP"/>
              </w:rPr>
              <w:t>won‘t</w:t>
            </w:r>
            <w:r w:rsidRPr="007E2972">
              <w:rPr>
                <w:rFonts w:ascii="Times New Roman" w:hAnsi="Times New Roman"/>
                <w:color w:val="FF0000"/>
                <w:sz w:val="12"/>
                <w:szCs w:val="12"/>
                <w:lang w:val="de-DE" w:eastAsia="ja-JP"/>
              </w:rPr>
              <w:t xml:space="preserve"> be possible to pass from 0 to 1. </w:t>
            </w:r>
            <w:r>
              <w:rPr>
                <w:rFonts w:ascii="Times New Roman" w:hAnsi="Times New Roman"/>
                <w:sz w:val="12"/>
                <w:szCs w:val="12"/>
                <w:lang w:val="de-DE" w:eastAsia="ja-JP"/>
              </w:rPr>
              <w:t>That is, from Disabled HARQ feedback to Enabled HARQ feedback.</w:t>
            </w:r>
          </w:p>
          <w:p w14:paraId="32751522" w14:textId="77777777" w:rsidR="004801AC" w:rsidRDefault="004801AC" w:rsidP="004801AC">
            <w:pPr>
              <w:pStyle w:val="ListParagraph"/>
              <w:rPr>
                <w:rFonts w:ascii="Times New Roman" w:hAnsi="Times New Roman"/>
                <w:sz w:val="12"/>
                <w:szCs w:val="12"/>
                <w:lang w:val="de-DE" w:eastAsia="ja-JP"/>
              </w:rPr>
            </w:pPr>
          </w:p>
          <w:p w14:paraId="50B88A0C" w14:textId="77777777" w:rsidR="004801AC" w:rsidRPr="00812FE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830D32">
              <w:rPr>
                <w:rFonts w:ascii="Times New Roman" w:hAnsi="Times New Roman"/>
                <w:color w:val="00B050"/>
                <w:sz w:val="12"/>
                <w:szCs w:val="12"/>
                <w:lang w:val="de-DE" w:eastAsia="ja-JP"/>
              </w:rPr>
              <w:t xml:space="preserve">, it should be possible to pass from 1 to 0. </w:t>
            </w:r>
            <w:r>
              <w:rPr>
                <w:rFonts w:ascii="Times New Roman" w:hAnsi="Times New Roman"/>
                <w:sz w:val="12"/>
                <w:szCs w:val="12"/>
                <w:lang w:val="de-DE" w:eastAsia="ja-JP"/>
              </w:rPr>
              <w:t>That is, from Enabled HARQ feedback to Disabled HARQ feedback.</w:t>
            </w:r>
          </w:p>
          <w:p w14:paraId="5294E040" w14:textId="77777777" w:rsidR="004801AC" w:rsidRDefault="004801AC" w:rsidP="004801AC">
            <w:pPr>
              <w:rPr>
                <w:sz w:val="12"/>
                <w:szCs w:val="12"/>
              </w:rPr>
            </w:pPr>
          </w:p>
          <w:p w14:paraId="346BD4B0" w14:textId="77777777" w:rsidR="004801AC" w:rsidRDefault="004801AC" w:rsidP="004801AC">
            <w:pPr>
              <w:rPr>
                <w:sz w:val="12"/>
                <w:szCs w:val="12"/>
              </w:rPr>
            </w:pPr>
            <w:r>
              <w:rPr>
                <w:sz w:val="12"/>
                <w:szCs w:val="12"/>
              </w:rPr>
              <w:t>10</w:t>
            </w:r>
          </w:p>
          <w:p w14:paraId="27CB2AD2" w14:textId="77777777" w:rsidR="004801A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 xml:space="preserve">Applying Option 3 to HARQ process#0, </w:t>
            </w:r>
            <w:r w:rsidRPr="00830D32">
              <w:rPr>
                <w:rFonts w:ascii="Times New Roman" w:hAnsi="Times New Roman"/>
                <w:color w:val="00B050"/>
                <w:sz w:val="12"/>
                <w:szCs w:val="12"/>
                <w:lang w:val="de-DE" w:eastAsia="ja-JP"/>
              </w:rPr>
              <w:t xml:space="preserve">it should be possible to pass from 1 to 0. </w:t>
            </w:r>
            <w:r>
              <w:rPr>
                <w:rFonts w:ascii="Times New Roman" w:hAnsi="Times New Roman"/>
                <w:sz w:val="12"/>
                <w:szCs w:val="12"/>
                <w:lang w:val="de-DE" w:eastAsia="ja-JP"/>
              </w:rPr>
              <w:t>That is, from Enabled HARQ feedback to Disabled HARQ feedback.</w:t>
            </w:r>
          </w:p>
          <w:p w14:paraId="38368DAF" w14:textId="77777777" w:rsidR="004801AC" w:rsidRDefault="004801AC" w:rsidP="004801AC">
            <w:pPr>
              <w:pStyle w:val="ListParagraph"/>
              <w:rPr>
                <w:rFonts w:ascii="Times New Roman" w:hAnsi="Times New Roman"/>
                <w:sz w:val="12"/>
                <w:szCs w:val="12"/>
                <w:lang w:val="de-DE" w:eastAsia="ja-JP"/>
              </w:rPr>
            </w:pPr>
          </w:p>
          <w:p w14:paraId="1FE652C9" w14:textId="73E7164C" w:rsidR="004801AC" w:rsidRPr="00812FE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AE2DFE">
              <w:rPr>
                <w:rFonts w:ascii="Times New Roman" w:hAnsi="Times New Roman"/>
                <w:color w:val="FF0000"/>
                <w:sz w:val="12"/>
                <w:szCs w:val="12"/>
                <w:lang w:val="de-DE" w:eastAsia="ja-JP"/>
              </w:rPr>
              <w:t xml:space="preserve">, it </w:t>
            </w:r>
            <w:r w:rsidR="00AE2DFE" w:rsidRPr="00AE2DFE">
              <w:rPr>
                <w:rFonts w:ascii="Times New Roman" w:hAnsi="Times New Roman"/>
                <w:color w:val="FF0000"/>
                <w:sz w:val="12"/>
                <w:szCs w:val="12"/>
                <w:lang w:val="de-DE" w:eastAsia="ja-JP"/>
              </w:rPr>
              <w:t>won‘t</w:t>
            </w:r>
            <w:r w:rsidRPr="00AE2DFE">
              <w:rPr>
                <w:rFonts w:ascii="Times New Roman" w:hAnsi="Times New Roman"/>
                <w:color w:val="FF0000"/>
                <w:sz w:val="12"/>
                <w:szCs w:val="12"/>
                <w:lang w:val="de-DE" w:eastAsia="ja-JP"/>
              </w:rPr>
              <w:t xml:space="preserve"> be possible to pass from 0 to 1. </w:t>
            </w:r>
            <w:r>
              <w:rPr>
                <w:rFonts w:ascii="Times New Roman" w:hAnsi="Times New Roman"/>
                <w:sz w:val="12"/>
                <w:szCs w:val="12"/>
                <w:lang w:val="de-DE" w:eastAsia="ja-JP"/>
              </w:rPr>
              <w:t>That is, from Disabled HARQ feedback to Enabled HARQ feedback.</w:t>
            </w:r>
          </w:p>
          <w:p w14:paraId="6202A52F" w14:textId="77777777" w:rsidR="004801AC" w:rsidRDefault="004801AC" w:rsidP="004801AC">
            <w:pPr>
              <w:rPr>
                <w:sz w:val="12"/>
                <w:szCs w:val="12"/>
              </w:rPr>
            </w:pPr>
          </w:p>
          <w:p w14:paraId="1A87F6CF" w14:textId="77777777" w:rsidR="004801AC" w:rsidRDefault="004801AC" w:rsidP="004801AC">
            <w:pPr>
              <w:rPr>
                <w:sz w:val="12"/>
                <w:szCs w:val="12"/>
              </w:rPr>
            </w:pPr>
            <w:r>
              <w:rPr>
                <w:sz w:val="12"/>
                <w:szCs w:val="12"/>
              </w:rPr>
              <w:t>11</w:t>
            </w:r>
          </w:p>
          <w:p w14:paraId="6D142AE7" w14:textId="77777777" w:rsidR="004801A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 xml:space="preserve">Applying Option 3 to HARQ process#0, </w:t>
            </w:r>
            <w:r w:rsidRPr="00830D32">
              <w:rPr>
                <w:rFonts w:ascii="Times New Roman" w:hAnsi="Times New Roman"/>
                <w:color w:val="00B050"/>
                <w:sz w:val="12"/>
                <w:szCs w:val="12"/>
                <w:lang w:val="de-DE" w:eastAsia="ja-JP"/>
              </w:rPr>
              <w:t xml:space="preserve">it should be possible to pass from 1 to 0. </w:t>
            </w:r>
            <w:r>
              <w:rPr>
                <w:rFonts w:ascii="Times New Roman" w:hAnsi="Times New Roman"/>
                <w:sz w:val="12"/>
                <w:szCs w:val="12"/>
                <w:lang w:val="de-DE" w:eastAsia="ja-JP"/>
              </w:rPr>
              <w:t>That is, from Enabled HARQ feedback to Disabled HARQ feedback.</w:t>
            </w:r>
          </w:p>
          <w:p w14:paraId="39BED99A" w14:textId="77777777" w:rsidR="004801AC" w:rsidRDefault="004801AC" w:rsidP="004801AC">
            <w:pPr>
              <w:pStyle w:val="ListParagraph"/>
              <w:rPr>
                <w:rFonts w:ascii="Times New Roman" w:hAnsi="Times New Roman"/>
                <w:sz w:val="12"/>
                <w:szCs w:val="12"/>
                <w:lang w:val="de-DE" w:eastAsia="ja-JP"/>
              </w:rPr>
            </w:pPr>
          </w:p>
          <w:p w14:paraId="69AEC22F" w14:textId="77777777" w:rsidR="004801AC" w:rsidRPr="00812FEC" w:rsidRDefault="004801AC" w:rsidP="004801AC">
            <w:pPr>
              <w:pStyle w:val="ListParagraph"/>
              <w:numPr>
                <w:ilvl w:val="0"/>
                <w:numId w:val="40"/>
              </w:numPr>
              <w:rPr>
                <w:rFonts w:ascii="Times New Roman" w:hAnsi="Times New Roman"/>
                <w:sz w:val="12"/>
                <w:szCs w:val="12"/>
                <w:lang w:val="de-DE" w:eastAsia="ja-JP"/>
              </w:rPr>
            </w:pPr>
            <w:r w:rsidRPr="001C3256">
              <w:rPr>
                <w:rFonts w:ascii="Times New Roman" w:hAnsi="Times New Roman"/>
                <w:sz w:val="12"/>
                <w:szCs w:val="12"/>
                <w:lang w:val="de-DE" w:eastAsia="ja-JP"/>
              </w:rPr>
              <w:t>Applying Option 3 to HARQ process#</w:t>
            </w:r>
            <w:r>
              <w:rPr>
                <w:rFonts w:ascii="Times New Roman" w:hAnsi="Times New Roman"/>
                <w:sz w:val="12"/>
                <w:szCs w:val="12"/>
                <w:lang w:val="de-DE" w:eastAsia="ja-JP"/>
              </w:rPr>
              <w:t>1</w:t>
            </w:r>
            <w:r w:rsidRPr="001C3256">
              <w:rPr>
                <w:rFonts w:ascii="Times New Roman" w:hAnsi="Times New Roman"/>
                <w:sz w:val="12"/>
                <w:szCs w:val="12"/>
                <w:lang w:val="de-DE" w:eastAsia="ja-JP"/>
              </w:rPr>
              <w:t xml:space="preserve">, </w:t>
            </w:r>
            <w:r w:rsidRPr="00830D32">
              <w:rPr>
                <w:rFonts w:ascii="Times New Roman" w:hAnsi="Times New Roman"/>
                <w:color w:val="00B050"/>
                <w:sz w:val="12"/>
                <w:szCs w:val="12"/>
                <w:lang w:val="de-DE" w:eastAsia="ja-JP"/>
              </w:rPr>
              <w:t xml:space="preserve">it should be possible to pass from 1 to 0. </w:t>
            </w:r>
            <w:r>
              <w:rPr>
                <w:rFonts w:ascii="Times New Roman" w:hAnsi="Times New Roman"/>
                <w:sz w:val="12"/>
                <w:szCs w:val="12"/>
                <w:lang w:val="de-DE" w:eastAsia="ja-JP"/>
              </w:rPr>
              <w:t>That is, from Enabled HARQ feedback to Disabled HARQ feedback.</w:t>
            </w:r>
          </w:p>
          <w:p w14:paraId="00B141A9" w14:textId="77777777" w:rsidR="004801AC" w:rsidRPr="001C3256" w:rsidRDefault="004801AC" w:rsidP="004801AC">
            <w:pPr>
              <w:overflowPunct/>
              <w:autoSpaceDE/>
              <w:autoSpaceDN/>
              <w:adjustRightInd/>
              <w:snapToGrid w:val="0"/>
              <w:textAlignment w:val="auto"/>
              <w:rPr>
                <w:sz w:val="12"/>
                <w:szCs w:val="12"/>
              </w:rPr>
            </w:pPr>
          </w:p>
        </w:tc>
      </w:tr>
    </w:tbl>
    <w:p w14:paraId="0468D718" w14:textId="7976BEE1" w:rsidR="009B0297" w:rsidRDefault="009B0297" w:rsidP="00FA36BF"/>
    <w:p w14:paraId="592BDA1B" w14:textId="4D06AEE5" w:rsidR="00DA64F8" w:rsidRDefault="001E425F" w:rsidP="009A1098">
      <w:pPr>
        <w:pStyle w:val="Observation"/>
        <w:ind w:left="1701" w:hanging="1701"/>
      </w:pPr>
      <w:bookmarkStart w:id="3" w:name="_Toc131605152"/>
      <w:r>
        <w:lastRenderedPageBreak/>
        <w:t xml:space="preserve">For FFS#1, </w:t>
      </w:r>
      <w:r w:rsidR="00C807B8">
        <w:t xml:space="preserve">in our understanding </w:t>
      </w:r>
      <w:r>
        <w:t xml:space="preserve">all the alternatives </w:t>
      </w:r>
      <w:r w:rsidR="00DA64F8">
        <w:t xml:space="preserve">can </w:t>
      </w:r>
      <w:r>
        <w:t xml:space="preserve">provide </w:t>
      </w:r>
      <w:r w:rsidR="00DA64F8">
        <w:t>full flexibility under the following premises:</w:t>
      </w:r>
      <w:bookmarkEnd w:id="3"/>
    </w:p>
    <w:p w14:paraId="3E8A6AB6" w14:textId="4C77C80A" w:rsidR="001E425F" w:rsidRDefault="00DA64F8" w:rsidP="00DA64F8">
      <w:pPr>
        <w:pStyle w:val="Observation"/>
        <w:numPr>
          <w:ilvl w:val="0"/>
          <w:numId w:val="41"/>
        </w:numPr>
      </w:pPr>
      <w:bookmarkStart w:id="4" w:name="_Toc131605153"/>
      <w:r>
        <w:t>“</w:t>
      </w:r>
      <w:r w:rsidRPr="00E20DB4">
        <w:rPr>
          <w:i/>
          <w:iCs/>
          <w:color w:val="767171" w:themeColor="background2" w:themeShade="80"/>
        </w:rPr>
        <w:t>Option 3 DCI-based overridden mechanism is only applied to semi-statically HARQ feedback disabled processes</w:t>
      </w:r>
      <w:r w:rsidR="00C807B8">
        <w:rPr>
          <w:i/>
          <w:iCs/>
          <w:color w:val="767171" w:themeColor="background2" w:themeShade="80"/>
        </w:rPr>
        <w:t>.</w:t>
      </w:r>
      <w:r>
        <w:t>”</w:t>
      </w:r>
      <w:r w:rsidR="00C807B8">
        <w:t xml:space="preserve"> The full flexibility is achieved if the bitmap for Option 1 </w:t>
      </w:r>
      <w:r w:rsidR="00BC231F">
        <w:t>configures all the HARQ processes with HARQ feedback disabled</w:t>
      </w:r>
      <w:r w:rsidR="00C807B8">
        <w:t>.</w:t>
      </w:r>
      <w:bookmarkEnd w:id="4"/>
    </w:p>
    <w:p w14:paraId="2A41F8EF" w14:textId="2F04C9A4" w:rsidR="00E74EF8" w:rsidRDefault="00E74EF8" w:rsidP="00E74EF8">
      <w:pPr>
        <w:pStyle w:val="Observation"/>
        <w:numPr>
          <w:ilvl w:val="1"/>
          <w:numId w:val="41"/>
        </w:numPr>
      </w:pPr>
      <w:bookmarkStart w:id="5" w:name="_Toc131605154"/>
      <w:r>
        <w:t xml:space="preserve">Since the overriding only applies to HARQ feedback disabled, for a given </w:t>
      </w:r>
      <w:r w:rsidR="006B6FE1">
        <w:t xml:space="preserve">HARQ process and for a given </w:t>
      </w:r>
      <w:r>
        <w:t>transmission it w</w:t>
      </w:r>
      <w:r w:rsidR="00FF15AA">
        <w:t>ould</w:t>
      </w:r>
      <w:r>
        <w:t xml:space="preserve"> be possible indicating either keep</w:t>
      </w:r>
      <w:r w:rsidR="00FF15AA">
        <w:t>ing</w:t>
      </w:r>
      <w:r>
        <w:t xml:space="preserve"> the HARQ feedback disabled or switching the HARQ feedback to enable</w:t>
      </w:r>
      <w:r w:rsidR="009C47AB">
        <w:t>d</w:t>
      </w:r>
      <w:r>
        <w:t>.</w:t>
      </w:r>
      <w:bookmarkEnd w:id="5"/>
    </w:p>
    <w:p w14:paraId="36A5E6E6" w14:textId="2BD9B7D4" w:rsidR="00DA64F8" w:rsidRDefault="00DA64F8" w:rsidP="00DA64F8">
      <w:pPr>
        <w:pStyle w:val="Observation"/>
        <w:numPr>
          <w:ilvl w:val="0"/>
          <w:numId w:val="41"/>
        </w:numPr>
      </w:pPr>
      <w:bookmarkStart w:id="6" w:name="_Toc131605155"/>
      <w:r>
        <w:t>“</w:t>
      </w:r>
      <w:r w:rsidRPr="00E20DB4">
        <w:rPr>
          <w:i/>
          <w:iCs/>
          <w:color w:val="767171" w:themeColor="background2" w:themeShade="80"/>
        </w:rPr>
        <w:t>Option 3 DCI-based overridden mechanism is only applied to semi-statically HARQ feedback enabled processes.</w:t>
      </w:r>
      <w:r>
        <w:t>”</w:t>
      </w:r>
      <w:r w:rsidR="00C807B8" w:rsidRPr="00C807B8">
        <w:t xml:space="preserve"> </w:t>
      </w:r>
      <w:r w:rsidR="00C807B8">
        <w:t xml:space="preserve">The full flexibility is achieved if the bitmap for Option 1 </w:t>
      </w:r>
      <w:r w:rsidR="00BC231F">
        <w:t>configures all the HARQ processes with HARQ feedback enabled.</w:t>
      </w:r>
      <w:bookmarkEnd w:id="6"/>
    </w:p>
    <w:p w14:paraId="5A6E1C2D" w14:textId="01D42A34" w:rsidR="009C47AB" w:rsidRDefault="009C47AB" w:rsidP="009C47AB">
      <w:pPr>
        <w:pStyle w:val="Observation"/>
        <w:numPr>
          <w:ilvl w:val="1"/>
          <w:numId w:val="41"/>
        </w:numPr>
      </w:pPr>
      <w:bookmarkStart w:id="7" w:name="_Toc131605156"/>
      <w:r>
        <w:t xml:space="preserve">Since the overriding only applies to HARQ feedback enabled, for a given </w:t>
      </w:r>
      <w:r w:rsidR="006B6FE1">
        <w:t xml:space="preserve">HARQ process and for a given </w:t>
      </w:r>
      <w:r>
        <w:t>transmission it w</w:t>
      </w:r>
      <w:r w:rsidR="00FF15AA">
        <w:t>ould</w:t>
      </w:r>
      <w:r>
        <w:t xml:space="preserve"> be possible indicating either keep</w:t>
      </w:r>
      <w:r w:rsidR="00FF15AA">
        <w:t>ing</w:t>
      </w:r>
      <w:r>
        <w:t xml:space="preserve"> the HARQ feedback enabled or switching the HARQ feedback to disabled.</w:t>
      </w:r>
      <w:bookmarkEnd w:id="7"/>
    </w:p>
    <w:p w14:paraId="5C982020" w14:textId="1C8134AB" w:rsidR="00DA64F8" w:rsidRDefault="00DA64F8" w:rsidP="00DA64F8">
      <w:pPr>
        <w:pStyle w:val="Observation"/>
        <w:numPr>
          <w:ilvl w:val="0"/>
          <w:numId w:val="41"/>
        </w:numPr>
      </w:pPr>
      <w:bookmarkStart w:id="8" w:name="_Toc131605157"/>
      <w:r>
        <w:t>“</w:t>
      </w:r>
      <w:r w:rsidRPr="00E20DB4">
        <w:rPr>
          <w:i/>
          <w:iCs/>
          <w:color w:val="767171" w:themeColor="background2" w:themeShade="80"/>
        </w:rPr>
        <w:t>Option 3 DCI-based overridden mechanism is applied to both semi-statically HARQ feedback enabled and disabled processes.</w:t>
      </w:r>
      <w:r>
        <w:t>”</w:t>
      </w:r>
      <w:r w:rsidR="00C807B8">
        <w:t xml:space="preserve"> </w:t>
      </w:r>
      <w:r w:rsidR="00BC231F">
        <w:t>F</w:t>
      </w:r>
      <w:r w:rsidR="00C807B8">
        <w:t xml:space="preserve">ull flexibility is achieved regardless of the </w:t>
      </w:r>
      <w:r w:rsidR="00BC231F">
        <w:t xml:space="preserve">bitmap’s </w:t>
      </w:r>
      <w:r w:rsidR="00C807B8">
        <w:t>configur</w:t>
      </w:r>
      <w:r w:rsidR="00BC231F">
        <w:t>ation</w:t>
      </w:r>
      <w:r w:rsidR="00C807B8">
        <w:t xml:space="preserve"> for Option 1.</w:t>
      </w:r>
      <w:bookmarkEnd w:id="8"/>
    </w:p>
    <w:p w14:paraId="76C7F8E6" w14:textId="53155CC4" w:rsidR="00DA64F8" w:rsidRDefault="00DA64F8" w:rsidP="00DA64F8">
      <w:pPr>
        <w:pStyle w:val="Observation"/>
        <w:numPr>
          <w:ilvl w:val="0"/>
          <w:numId w:val="0"/>
        </w:numPr>
        <w:ind w:left="2620"/>
      </w:pPr>
    </w:p>
    <w:p w14:paraId="23334C5C" w14:textId="7ED01C1A" w:rsidR="00FA36BF" w:rsidRDefault="00FA36BF" w:rsidP="00FA36BF">
      <w:pPr>
        <w:pStyle w:val="Heading3"/>
      </w:pPr>
      <w:r>
        <w:t>2.1.2</w:t>
      </w:r>
      <w:r>
        <w:tab/>
        <w:t>FFS#2</w:t>
      </w:r>
      <w:r w:rsidR="00292F77">
        <w:t xml:space="preserve">: Overriding support for </w:t>
      </w:r>
      <w:proofErr w:type="gramStart"/>
      <w:r w:rsidR="00292F77">
        <w:t>Multi-TB</w:t>
      </w:r>
      <w:proofErr w:type="gramEnd"/>
      <w:r w:rsidR="00292F77">
        <w:t xml:space="preserve"> grant.</w:t>
      </w:r>
    </w:p>
    <w:p w14:paraId="3BF62959" w14:textId="62C5A94C" w:rsidR="003C4A31" w:rsidRDefault="0021338C" w:rsidP="00E05886">
      <w:pPr>
        <w:jc w:val="both"/>
      </w:pPr>
      <w:r>
        <w:t xml:space="preserve">The </w:t>
      </w:r>
      <w:r w:rsidR="003C4A31">
        <w:t xml:space="preserve">FFS#2 in the </w:t>
      </w:r>
      <w:r w:rsidR="00276FBE">
        <w:t xml:space="preserve">confirmed </w:t>
      </w:r>
      <w:r w:rsidR="003C4A31">
        <w:t>Working Assumption states “</w:t>
      </w:r>
      <w:r w:rsidR="00962BD7" w:rsidRPr="00962BD7">
        <w:rPr>
          <w:i/>
          <w:iCs/>
          <w:color w:val="767171" w:themeColor="background2" w:themeShade="80"/>
        </w:rPr>
        <w:t>whether/how to support Option 3 overriding Option 1 configuration for corresponding transmission for multiple TBs scheduled by single DCI</w:t>
      </w:r>
      <w:r w:rsidR="003C4A31">
        <w:t>”, below we provide our views for both LTE-MTC in CE Mode B and NB-IoT.</w:t>
      </w:r>
      <w:r w:rsidR="00962BD7">
        <w:t xml:space="preserve"> </w:t>
      </w:r>
    </w:p>
    <w:p w14:paraId="67B66FB0" w14:textId="35E89277" w:rsidR="00984216" w:rsidRDefault="00984216" w:rsidP="00984216">
      <w:pPr>
        <w:pStyle w:val="Heading4"/>
      </w:pPr>
      <w:r>
        <w:t xml:space="preserve">2.1.2.1 </w:t>
      </w:r>
      <w:r w:rsidR="00BA5F4F">
        <w:t>Option 3</w:t>
      </w:r>
      <w:r>
        <w:t xml:space="preserve"> “for multiple TBs scheduled by single DCI” in</w:t>
      </w:r>
      <w:r w:rsidR="00BA5F4F">
        <w:t xml:space="preserve"> LTE-MTC in</w:t>
      </w:r>
      <w:r>
        <w:t xml:space="preserve"> CE Mode B</w:t>
      </w:r>
    </w:p>
    <w:p w14:paraId="6E134605" w14:textId="0DC14A05" w:rsidR="00CA442D" w:rsidRDefault="00657BD1" w:rsidP="00E05886">
      <w:pPr>
        <w:jc w:val="both"/>
      </w:pPr>
      <w:r w:rsidRPr="00657BD1">
        <w:t xml:space="preserve">Multi-TB grant allows scheduling with a single DCI up to </w:t>
      </w:r>
      <w:r>
        <w:t>4</w:t>
      </w:r>
      <w:r w:rsidRPr="00657BD1">
        <w:t xml:space="preserve"> TBs in CE mode B</w:t>
      </w:r>
      <w:r>
        <w:t xml:space="preserve">. </w:t>
      </w:r>
      <w:r w:rsidR="00BA5F4F">
        <w:t xml:space="preserve">In our understanding, </w:t>
      </w:r>
      <w:r w:rsidR="00922A51">
        <w:t xml:space="preserve">the </w:t>
      </w:r>
      <w:proofErr w:type="gramStart"/>
      <w:r w:rsidR="00922A51">
        <w:t>Multi-TB</w:t>
      </w:r>
      <w:proofErr w:type="gramEnd"/>
      <w:r w:rsidR="00922A51">
        <w:t xml:space="preserve"> grant feature</w:t>
      </w:r>
      <w:r w:rsidR="00CA442D">
        <w:t xml:space="preserve"> can </w:t>
      </w:r>
      <w:r w:rsidR="00847EA2">
        <w:t xml:space="preserve">group </w:t>
      </w:r>
      <w:r w:rsidR="00CA442D">
        <w:t>with full-flexibility</w:t>
      </w:r>
      <w:r w:rsidR="00E44465">
        <w:t xml:space="preserve"> </w:t>
      </w:r>
      <w:r w:rsidR="00CA442D">
        <w:t xml:space="preserve">the HARQ processes that </w:t>
      </w:r>
      <w:r w:rsidR="006F0ECE">
        <w:t>will u</w:t>
      </w:r>
      <w:r w:rsidR="00847EA2">
        <w:t>tilize</w:t>
      </w:r>
      <w:r w:rsidR="006F0ECE">
        <w:t xml:space="preserve"> a single DCI</w:t>
      </w:r>
      <w:r w:rsidR="00E44465">
        <w:t xml:space="preserve"> (See “</w:t>
      </w:r>
      <w:r w:rsidR="00E44465" w:rsidRPr="0093496C">
        <w:t>binomial coefficient</w:t>
      </w:r>
      <w:r w:rsidR="00E44465">
        <w:t>” in [</w:t>
      </w:r>
      <w:r w:rsidR="002503DB">
        <w:t>6</w:t>
      </w:r>
      <w:r w:rsidR="00E44465">
        <w:t xml:space="preserve">]). </w:t>
      </w:r>
      <w:r>
        <w:t xml:space="preserve">For example, </w:t>
      </w:r>
      <w:r w:rsidR="000D3FB7" w:rsidRPr="000D3FB7">
        <w:t xml:space="preserve">if two TBs are to be scheduled using one DCI, the network can freely choose which HARQ processes are to </w:t>
      </w:r>
      <w:r w:rsidR="005F1482">
        <w:t xml:space="preserve">be </w:t>
      </w:r>
      <w:r w:rsidR="000D3FB7" w:rsidRPr="000D3FB7">
        <w:t>scheduled: #0 &amp; #1, or #0 &amp; #2, or #0 &amp; #3, or #1 &amp; #2, or #1 &amp; #3, or #2 &amp; #3</w:t>
      </w:r>
      <w:r w:rsidR="00202C07">
        <w:t xml:space="preserve">. </w:t>
      </w:r>
      <w:r w:rsidR="00E44465">
        <w:t xml:space="preserve">This </w:t>
      </w:r>
      <w:proofErr w:type="gramStart"/>
      <w:r w:rsidR="00E44465">
        <w:t>full-flexibility</w:t>
      </w:r>
      <w:proofErr w:type="gramEnd"/>
      <w:r w:rsidR="00E44465">
        <w:t xml:space="preserve"> </w:t>
      </w:r>
      <w:r w:rsidR="00533F2A">
        <w:t xml:space="preserve">will </w:t>
      </w:r>
      <w:bookmarkStart w:id="9" w:name="_Hlk122101140"/>
      <w:r w:rsidR="00533F2A">
        <w:t xml:space="preserve">allow </w:t>
      </w:r>
      <w:bookmarkEnd w:id="9"/>
      <w:r w:rsidR="00E44465">
        <w:t>the network grouping th</w:t>
      </w:r>
      <w:r w:rsidR="00847EA2">
        <w:t>os</w:t>
      </w:r>
      <w:r w:rsidR="00E44465">
        <w:t>e HARQ processes</w:t>
      </w:r>
      <w:r w:rsidR="00533F2A">
        <w:t xml:space="preserve"> for which the HARQ feedback is to be overridden.</w:t>
      </w:r>
      <w:r w:rsidR="00847EA2">
        <w:t xml:space="preserve"> </w:t>
      </w:r>
      <w:r w:rsidR="00847EA2" w:rsidRPr="00847EA2">
        <w:t>Moreover, Multi-TB grant allows dynamically scheduling</w:t>
      </w:r>
      <w:r w:rsidR="00847EA2">
        <w:t xml:space="preserve"> whether</w:t>
      </w:r>
      <w:r w:rsidR="00847EA2" w:rsidRPr="00847EA2">
        <w:t xml:space="preserve"> “a single TB is scheduled”</w:t>
      </w:r>
      <w:r w:rsidR="00847EA2">
        <w:t xml:space="preserve"> or </w:t>
      </w:r>
      <w:r w:rsidR="00847EA2" w:rsidRPr="00847EA2">
        <w:t>“multiple TB are scheduled”.</w:t>
      </w:r>
    </w:p>
    <w:p w14:paraId="1EF08147" w14:textId="77777777" w:rsidR="000A386E" w:rsidRDefault="00B153D6" w:rsidP="00E91D8B">
      <w:pPr>
        <w:pStyle w:val="Observation"/>
        <w:ind w:left="1701" w:hanging="1701"/>
      </w:pPr>
      <w:bookmarkStart w:id="10" w:name="_Toc131605158"/>
      <w:r>
        <w:t>In LTE-MTC, the</w:t>
      </w:r>
      <w:r w:rsidR="00E91D8B" w:rsidRPr="00E91D8B">
        <w:t xml:space="preserve"> Multi-TB grant feature can with full-flexibility group the HARQ processes that will use a single DCI (See “binomial coefficient” in [</w:t>
      </w:r>
      <w:r w:rsidR="002503DB">
        <w:t>6</w:t>
      </w:r>
      <w:r w:rsidR="00E91D8B" w:rsidRPr="00E91D8B">
        <w:t>])</w:t>
      </w:r>
      <w:r w:rsidR="00E91D8B">
        <w:t>.</w:t>
      </w:r>
      <w:bookmarkEnd w:id="10"/>
    </w:p>
    <w:p w14:paraId="18511483" w14:textId="115C59DF" w:rsidR="00844E49" w:rsidRDefault="00844E49" w:rsidP="000A386E">
      <w:pPr>
        <w:pStyle w:val="Observation"/>
        <w:numPr>
          <w:ilvl w:val="0"/>
          <w:numId w:val="42"/>
        </w:numPr>
      </w:pPr>
      <w:bookmarkStart w:id="11" w:name="_Toc131605159"/>
      <w:r>
        <w:t>For example, if two TBs are to be scheduled</w:t>
      </w:r>
      <w:r w:rsidR="004A14AB">
        <w:t xml:space="preserve"> using one DCI</w:t>
      </w:r>
      <w:r>
        <w:t xml:space="preserve">, the network can </w:t>
      </w:r>
      <w:r w:rsidR="000D3FB7">
        <w:t xml:space="preserve">freely </w:t>
      </w:r>
      <w:r>
        <w:t xml:space="preserve">choose </w:t>
      </w:r>
      <w:r w:rsidR="000D3FB7">
        <w:t>which</w:t>
      </w:r>
      <w:r>
        <w:t xml:space="preserve"> HARQ processes</w:t>
      </w:r>
      <w:r w:rsidR="000D3FB7">
        <w:t xml:space="preserve"> are to </w:t>
      </w:r>
      <w:r w:rsidR="005F1482">
        <w:t xml:space="preserve">be </w:t>
      </w:r>
      <w:r w:rsidR="000D3FB7">
        <w:t>scheduled:</w:t>
      </w:r>
      <w:r>
        <w:t xml:space="preserve"> #0 &amp; #1, or #0 &amp; #2, or #0 &amp; #3, or #1 &amp; #2, or #1 &amp; #3, or #2 &amp; #3.</w:t>
      </w:r>
      <w:r w:rsidR="00B16EF6">
        <w:t xml:space="preserve"> </w:t>
      </w:r>
      <w:r w:rsidR="00DB57F9" w:rsidRPr="00DB57F9">
        <w:t xml:space="preserve">This </w:t>
      </w:r>
      <w:proofErr w:type="gramStart"/>
      <w:r w:rsidR="00DB57F9" w:rsidRPr="00DB57F9">
        <w:t>full-flexibility</w:t>
      </w:r>
      <w:proofErr w:type="gramEnd"/>
      <w:r w:rsidR="00DB57F9" w:rsidRPr="00DB57F9">
        <w:t xml:space="preserve"> will allow the network grouping those HARQ processes for which the HARQ feedback is to be overridden</w:t>
      </w:r>
      <w:r w:rsidR="00DB57F9">
        <w:t>.</w:t>
      </w:r>
      <w:bookmarkEnd w:id="11"/>
    </w:p>
    <w:p w14:paraId="26DFF9BB" w14:textId="062877F4" w:rsidR="00C748AD" w:rsidRDefault="00BE10E6" w:rsidP="00C748AD">
      <w:pPr>
        <w:pStyle w:val="Proposal"/>
      </w:pPr>
      <w:bookmarkStart w:id="12" w:name="_Toc131605181"/>
      <w:r>
        <w:t>For</w:t>
      </w:r>
      <w:r w:rsidR="00B153D6">
        <w:t xml:space="preserve"> LTE-MTC, </w:t>
      </w:r>
      <w:r>
        <w:t>the</w:t>
      </w:r>
      <w:r w:rsidRPr="00BE10E6">
        <w:t xml:space="preserve"> </w:t>
      </w:r>
      <w:r>
        <w:t xml:space="preserve">DCI-based solution can be used </w:t>
      </w:r>
      <w:r w:rsidRPr="00BE10E6">
        <w:t>for multiple TBs scheduled by single DCI</w:t>
      </w:r>
      <w:r>
        <w:t>.</w:t>
      </w:r>
      <w:bookmarkEnd w:id="12"/>
    </w:p>
    <w:p w14:paraId="2AA98D2E" w14:textId="365D087B" w:rsidR="00B60297" w:rsidRDefault="00C748AD" w:rsidP="00C748AD">
      <w:pPr>
        <w:pStyle w:val="Proposal"/>
        <w:numPr>
          <w:ilvl w:val="0"/>
          <w:numId w:val="42"/>
        </w:numPr>
      </w:pPr>
      <w:bookmarkStart w:id="13" w:name="_Toc131605182"/>
      <w:r>
        <w:t>The overriding indication applies to all TBs scheduled using a single</w:t>
      </w:r>
      <w:r w:rsidR="003758AD">
        <w:t xml:space="preserve"> DCI</w:t>
      </w:r>
      <w:r>
        <w:t>.</w:t>
      </w:r>
      <w:r w:rsidR="003758AD">
        <w:t xml:space="preserve"> </w:t>
      </w:r>
      <w:r w:rsidR="00F919B0">
        <w:t>E</w:t>
      </w:r>
      <w:r w:rsidR="003758AD">
        <w:t>.g., if the overriding indicates “HARQ feedback enabled</w:t>
      </w:r>
      <w:r w:rsidR="005571D4">
        <w:t>,</w:t>
      </w:r>
      <w:r w:rsidR="003758AD">
        <w:t>”</w:t>
      </w:r>
      <w:r w:rsidR="005571D4">
        <w:t xml:space="preserve"> that applies to all TBs </w:t>
      </w:r>
      <w:r w:rsidR="00BA120D">
        <w:t xml:space="preserve">that were </w:t>
      </w:r>
      <w:r w:rsidR="005571D4">
        <w:t xml:space="preserve">scheduled </w:t>
      </w:r>
      <w:r w:rsidR="00BA120D">
        <w:t>using</w:t>
      </w:r>
      <w:r w:rsidR="005571D4">
        <w:t xml:space="preserve"> </w:t>
      </w:r>
      <w:r w:rsidR="00BA120D">
        <w:t>the</w:t>
      </w:r>
      <w:r w:rsidR="005571D4">
        <w:t xml:space="preserve"> single DCI</w:t>
      </w:r>
      <w:r w:rsidR="003078E6">
        <w:t>.</w:t>
      </w:r>
      <w:bookmarkEnd w:id="13"/>
    </w:p>
    <w:p w14:paraId="36076CAD" w14:textId="2A1B316C" w:rsidR="00870564" w:rsidRDefault="00B60297" w:rsidP="00B60297">
      <w:pPr>
        <w:pStyle w:val="Proposal"/>
        <w:numPr>
          <w:ilvl w:val="0"/>
          <w:numId w:val="0"/>
        </w:numPr>
        <w:ind w:left="2520"/>
      </w:pPr>
      <w:bookmarkStart w:id="14" w:name="_Toc131605183"/>
      <w:r>
        <w:t>Note: R</w:t>
      </w:r>
      <w:r w:rsidR="005571D4">
        <w:t xml:space="preserve">ecall, it is up to the </w:t>
      </w:r>
      <w:proofErr w:type="spellStart"/>
      <w:r w:rsidR="005571D4">
        <w:t>eNodeB</w:t>
      </w:r>
      <w:proofErr w:type="spellEnd"/>
      <w:r w:rsidR="005571D4">
        <w:t xml:space="preserve"> which HARQ processes are to be scheduled </w:t>
      </w:r>
      <w:r w:rsidR="00F919B0">
        <w:t xml:space="preserve">together </w:t>
      </w:r>
      <w:r w:rsidR="005571D4">
        <w:t>using a single DCI</w:t>
      </w:r>
      <w:r>
        <w:t xml:space="preserve">, and yet it is up to the </w:t>
      </w:r>
      <w:proofErr w:type="spellStart"/>
      <w:r>
        <w:t>eNodeB</w:t>
      </w:r>
      <w:proofErr w:type="spellEnd"/>
      <w:r>
        <w:t xml:space="preserve"> whether </w:t>
      </w:r>
      <w:r w:rsidRPr="00B153D6">
        <w:t>“a single TB is scheduled”</w:t>
      </w:r>
      <w:r>
        <w:t xml:space="preserve"> or </w:t>
      </w:r>
      <w:r w:rsidRPr="00B153D6">
        <w:t>“multiple TB are scheduled”</w:t>
      </w:r>
      <w:r w:rsidR="005571D4">
        <w:t>.</w:t>
      </w:r>
      <w:bookmarkEnd w:id="14"/>
      <w:r w:rsidR="003758AD">
        <w:t xml:space="preserve"> </w:t>
      </w:r>
    </w:p>
    <w:p w14:paraId="389FEF16" w14:textId="464DAD1A" w:rsidR="00984216" w:rsidRPr="00984216" w:rsidRDefault="00984216" w:rsidP="00984216">
      <w:pPr>
        <w:pStyle w:val="Heading4"/>
      </w:pPr>
      <w:r>
        <w:lastRenderedPageBreak/>
        <w:t xml:space="preserve">2.1.2.2 </w:t>
      </w:r>
      <w:r w:rsidR="00BA5F4F">
        <w:t>Option 3</w:t>
      </w:r>
      <w:r>
        <w:t xml:space="preserve"> “for multiple TBs scheduled by single DCI” in NB-IoT</w:t>
      </w:r>
    </w:p>
    <w:p w14:paraId="2677E91A" w14:textId="6AF01793" w:rsidR="00A36CBD" w:rsidRDefault="003225F1" w:rsidP="00FA36BF">
      <w:r>
        <w:t>For NB-IoT</w:t>
      </w:r>
      <w:r w:rsidR="00B16EF6">
        <w:t>,</w:t>
      </w:r>
      <w:r>
        <w:t xml:space="preserve"> </w:t>
      </w:r>
      <w:r w:rsidRPr="00ED6C82">
        <w:t>Multi-TB grant allows scheduling of up to two transport blocks (TB) with a single DCI</w:t>
      </w:r>
      <w:r>
        <w:t>. Since</w:t>
      </w:r>
      <w:r w:rsidR="00B16EF6">
        <w:t xml:space="preserve"> Multi-TB grant allows scheduling dynamically whether “</w:t>
      </w:r>
      <w:r w:rsidR="00B16EF6" w:rsidRPr="00B16EF6">
        <w:t>multiple TB are scheduled</w:t>
      </w:r>
      <w:r w:rsidR="00B16EF6">
        <w:t>” or “</w:t>
      </w:r>
      <w:r w:rsidR="00B16EF6" w:rsidRPr="00B16EF6">
        <w:t>a single TB is scheduled</w:t>
      </w:r>
      <w:r w:rsidR="00B16EF6">
        <w:t>,” then the DCI</w:t>
      </w:r>
      <w:r w:rsidR="00D63927">
        <w:t xml:space="preserve"> indication</w:t>
      </w:r>
      <w:r w:rsidR="00B16EF6">
        <w:t xml:space="preserve"> for “overriding or not” the</w:t>
      </w:r>
      <w:r w:rsidR="00D67ED2">
        <w:t>ir corresponding</w:t>
      </w:r>
      <w:r w:rsidR="00B16EF6">
        <w:t xml:space="preserve"> default HARQ feedback configuration can be supported.</w:t>
      </w:r>
    </w:p>
    <w:p w14:paraId="17C54802" w14:textId="797A0588" w:rsidR="00A36CBD" w:rsidRDefault="00A36CBD" w:rsidP="00FA36BF">
      <w:pPr>
        <w:pStyle w:val="Observation"/>
        <w:ind w:left="1701" w:hanging="1701"/>
      </w:pPr>
      <w:bookmarkStart w:id="15" w:name="_Toc131605160"/>
      <w:r>
        <w:t>In NB-IoT, the</w:t>
      </w:r>
      <w:r w:rsidRPr="00BE10E6">
        <w:t xml:space="preserve"> </w:t>
      </w:r>
      <w:r>
        <w:t xml:space="preserve">DCI-based solution can be used </w:t>
      </w:r>
      <w:r w:rsidRPr="00BE10E6">
        <w:t>for multiple TBs scheduled by single DCI</w:t>
      </w:r>
      <w:r>
        <w:t xml:space="preserve">. The flexibility embedded into the </w:t>
      </w:r>
      <w:proofErr w:type="gramStart"/>
      <w:r w:rsidRPr="00B153D6">
        <w:t>Multi-TB</w:t>
      </w:r>
      <w:proofErr w:type="gramEnd"/>
      <w:r w:rsidRPr="00B153D6">
        <w:t xml:space="preserve"> grant allows scheduling dynamically whether “a single TB is scheduled”</w:t>
      </w:r>
      <w:r>
        <w:t xml:space="preserve"> or </w:t>
      </w:r>
      <w:r w:rsidRPr="00B153D6">
        <w:t>“multiple TB are scheduled”</w:t>
      </w:r>
      <w:r>
        <w:t xml:space="preserve">, in both cases the </w:t>
      </w:r>
      <w:r w:rsidRPr="00B153D6">
        <w:t>DCI</w:t>
      </w:r>
      <w:r>
        <w:t xml:space="preserve"> indication</w:t>
      </w:r>
      <w:r w:rsidRPr="00B153D6">
        <w:t xml:space="preserve"> </w:t>
      </w:r>
      <w:r>
        <w:t xml:space="preserve">can be used </w:t>
      </w:r>
      <w:r w:rsidRPr="00B153D6">
        <w:t>for</w:t>
      </w:r>
      <w:r>
        <w:t xml:space="preserve"> having the possibility of</w:t>
      </w:r>
      <w:r w:rsidRPr="00B153D6">
        <w:t xml:space="preserve"> “overriding or not” the</w:t>
      </w:r>
      <w:r>
        <w:t>ir corresponding</w:t>
      </w:r>
      <w:r w:rsidRPr="00B153D6">
        <w:t xml:space="preserve"> default HARQ feedback configuration</w:t>
      </w:r>
      <w:r>
        <w:t>.</w:t>
      </w:r>
      <w:bookmarkEnd w:id="15"/>
    </w:p>
    <w:p w14:paraId="2E00B5D8" w14:textId="77777777" w:rsidR="004215C1" w:rsidRDefault="004215C1" w:rsidP="004215C1">
      <w:pPr>
        <w:pStyle w:val="Proposal"/>
      </w:pPr>
      <w:bookmarkStart w:id="16" w:name="_Toc131605184"/>
      <w:r>
        <w:t>For NB-IoT, the</w:t>
      </w:r>
      <w:r w:rsidRPr="00BE10E6">
        <w:t xml:space="preserve"> </w:t>
      </w:r>
      <w:r>
        <w:t xml:space="preserve">DCI-based solution can be used </w:t>
      </w:r>
      <w:r w:rsidRPr="00BE10E6">
        <w:t>for multiple TBs scheduled by single DCI</w:t>
      </w:r>
      <w:r>
        <w:t>.</w:t>
      </w:r>
      <w:bookmarkEnd w:id="16"/>
    </w:p>
    <w:p w14:paraId="695CE775" w14:textId="2452B5B3" w:rsidR="00B60297" w:rsidRDefault="004215C1" w:rsidP="004215C1">
      <w:pPr>
        <w:pStyle w:val="Proposal"/>
        <w:numPr>
          <w:ilvl w:val="0"/>
          <w:numId w:val="42"/>
        </w:numPr>
      </w:pPr>
      <w:bookmarkStart w:id="17" w:name="_Toc131605185"/>
      <w:r>
        <w:t>The overriding indication applies to all TBs</w:t>
      </w:r>
      <w:r w:rsidR="00B60297">
        <w:t xml:space="preserve"> </w:t>
      </w:r>
      <w:r>
        <w:t>scheduled using a single DCI. E.g., if the overriding indicates “HARQ feedback enabled,” that applies to all TBs that were scheduled using the single DCI</w:t>
      </w:r>
      <w:r w:rsidR="003078E6">
        <w:t>.</w:t>
      </w:r>
      <w:bookmarkEnd w:id="17"/>
    </w:p>
    <w:p w14:paraId="41E0E985" w14:textId="14116148" w:rsidR="003C4A31" w:rsidRDefault="00B60297" w:rsidP="00B60297">
      <w:pPr>
        <w:pStyle w:val="Proposal"/>
        <w:numPr>
          <w:ilvl w:val="0"/>
          <w:numId w:val="0"/>
        </w:numPr>
        <w:ind w:left="2520"/>
      </w:pPr>
      <w:bookmarkStart w:id="18" w:name="_Toc131605186"/>
      <w:r>
        <w:t>Note: R</w:t>
      </w:r>
      <w:r w:rsidR="004215C1">
        <w:t xml:space="preserve">ecall, it is up to the </w:t>
      </w:r>
      <w:proofErr w:type="spellStart"/>
      <w:r w:rsidR="004215C1">
        <w:t>eNodeB</w:t>
      </w:r>
      <w:proofErr w:type="spellEnd"/>
      <w:r w:rsidR="004215C1">
        <w:t xml:space="preserve"> </w:t>
      </w:r>
      <w:r>
        <w:t xml:space="preserve">whether </w:t>
      </w:r>
      <w:r w:rsidRPr="00B153D6">
        <w:t>“a single TB is scheduled”</w:t>
      </w:r>
      <w:r>
        <w:t xml:space="preserve"> or </w:t>
      </w:r>
      <w:r w:rsidRPr="00B153D6">
        <w:t>“multiple TB are scheduled”</w:t>
      </w:r>
      <w:r w:rsidR="004215C1">
        <w:t>.</w:t>
      </w:r>
      <w:bookmarkEnd w:id="18"/>
    </w:p>
    <w:p w14:paraId="00B3F3F6" w14:textId="6A0F5AE0" w:rsidR="00D0771B" w:rsidRDefault="00D0771B" w:rsidP="00D0771B">
      <w:pPr>
        <w:pStyle w:val="Heading3"/>
      </w:pPr>
      <w:r>
        <w:t>2.1.3</w:t>
      </w:r>
      <w:r>
        <w:tab/>
      </w:r>
      <w:r w:rsidR="00276FBE">
        <w:t>FFS#3</w:t>
      </w:r>
      <w:r w:rsidR="00292F77">
        <w:t>: Overriding “Reverts” or “Indicates” HARQ feedback enabled/disabled</w:t>
      </w:r>
      <w:r w:rsidR="00276FBE">
        <w:t xml:space="preserve"> </w:t>
      </w:r>
    </w:p>
    <w:p w14:paraId="21A961FE" w14:textId="7E93C6B7" w:rsidR="00D0771B" w:rsidRDefault="00276FBE" w:rsidP="00276FBE">
      <w:pPr>
        <w:jc w:val="both"/>
      </w:pPr>
      <w:r>
        <w:t>The FFS#3 in the confirmed Working Assumption states “</w:t>
      </w:r>
      <w:r w:rsidRPr="00276FBE">
        <w:rPr>
          <w:rFonts w:hint="eastAsia"/>
          <w:i/>
          <w:iCs/>
          <w:color w:val="767171" w:themeColor="background2" w:themeShade="80"/>
        </w:rPr>
        <w:t>FFS#3</w:t>
      </w:r>
      <w:r w:rsidRPr="00276FBE">
        <w:rPr>
          <w:rFonts w:hint="eastAsia"/>
          <w:i/>
          <w:iCs/>
          <w:color w:val="767171" w:themeColor="background2" w:themeShade="80"/>
        </w:rPr>
        <w:t>：</w:t>
      </w:r>
      <w:r w:rsidRPr="00276FBE">
        <w:rPr>
          <w:rFonts w:hint="eastAsia"/>
          <w:i/>
          <w:iCs/>
          <w:color w:val="767171" w:themeColor="background2" w:themeShade="80"/>
        </w:rPr>
        <w:t xml:space="preserve">Option 3 DCI-based overridden mechanism is DCI </w:t>
      </w:r>
      <w:proofErr w:type="spellStart"/>
      <w:r w:rsidRPr="00276FBE">
        <w:rPr>
          <w:rFonts w:hint="eastAsia"/>
          <w:i/>
          <w:iCs/>
          <w:color w:val="767171" w:themeColor="background2" w:themeShade="80"/>
        </w:rPr>
        <w:t>signaling</w:t>
      </w:r>
      <w:proofErr w:type="spellEnd"/>
      <w:r w:rsidRPr="00276FBE">
        <w:rPr>
          <w:rFonts w:hint="eastAsia"/>
          <w:i/>
          <w:iCs/>
          <w:color w:val="767171" w:themeColor="background2" w:themeShade="80"/>
        </w:rPr>
        <w:t xml:space="preserve"> to reverse the HARQ feedback enable/disable for the corresponding transmission from per-HARQ process RRC configuration or DCI </w:t>
      </w:r>
      <w:proofErr w:type="spellStart"/>
      <w:r w:rsidRPr="00276FBE">
        <w:rPr>
          <w:rFonts w:hint="eastAsia"/>
          <w:i/>
          <w:iCs/>
          <w:color w:val="767171" w:themeColor="background2" w:themeShade="80"/>
        </w:rPr>
        <w:t>signaling</w:t>
      </w:r>
      <w:proofErr w:type="spellEnd"/>
      <w:r w:rsidRPr="00276FBE">
        <w:rPr>
          <w:rFonts w:hint="eastAsia"/>
          <w:i/>
          <w:iCs/>
          <w:color w:val="767171" w:themeColor="background2" w:themeShade="80"/>
        </w:rPr>
        <w:t xml:space="preserve"> to directly indicate the HARQ feedback enable/disable f</w:t>
      </w:r>
      <w:r w:rsidRPr="00276FBE">
        <w:rPr>
          <w:i/>
          <w:iCs/>
          <w:color w:val="767171" w:themeColor="background2" w:themeShade="80"/>
        </w:rPr>
        <w:t>or the corresponding transmission regardless of per-HARQ process RRC configuration.</w:t>
      </w:r>
      <w:r>
        <w:t>”</w:t>
      </w:r>
    </w:p>
    <w:p w14:paraId="063B5CA3" w14:textId="6C477F63" w:rsidR="005175F9" w:rsidRDefault="005175F9" w:rsidP="00BF0CD6">
      <w:pPr>
        <w:pStyle w:val="Observation"/>
        <w:ind w:left="1701" w:hanging="1701"/>
      </w:pPr>
      <w:bookmarkStart w:id="19" w:name="_Toc131605161"/>
      <w:r>
        <w:t>In our view</w:t>
      </w:r>
      <w:r w:rsidR="00BF0CD6">
        <w:t>, having “</w:t>
      </w:r>
      <w:r w:rsidR="00BF0CD6" w:rsidRPr="00276FBE">
        <w:rPr>
          <w:rFonts w:hint="eastAsia"/>
          <w:i/>
          <w:iCs/>
          <w:color w:val="767171" w:themeColor="background2" w:themeShade="80"/>
        </w:rPr>
        <w:t xml:space="preserve">DCI </w:t>
      </w:r>
      <w:proofErr w:type="spellStart"/>
      <w:r w:rsidR="00BF0CD6" w:rsidRPr="00276FBE">
        <w:rPr>
          <w:rFonts w:hint="eastAsia"/>
          <w:i/>
          <w:iCs/>
          <w:color w:val="767171" w:themeColor="background2" w:themeShade="80"/>
        </w:rPr>
        <w:t>signaling</w:t>
      </w:r>
      <w:proofErr w:type="spellEnd"/>
      <w:r w:rsidR="00BF0CD6" w:rsidRPr="00276FBE">
        <w:rPr>
          <w:rFonts w:hint="eastAsia"/>
          <w:i/>
          <w:iCs/>
          <w:color w:val="767171" w:themeColor="background2" w:themeShade="80"/>
        </w:rPr>
        <w:t xml:space="preserve"> to directly indicate the HARQ feedback enable/disable f</w:t>
      </w:r>
      <w:r w:rsidR="00BF0CD6" w:rsidRPr="00276FBE">
        <w:rPr>
          <w:i/>
          <w:iCs/>
          <w:color w:val="767171" w:themeColor="background2" w:themeShade="80"/>
        </w:rPr>
        <w:t>or the corresponding transmission regardless of per-HARQ process RRC configuration</w:t>
      </w:r>
      <w:r w:rsidR="00BF0CD6">
        <w:t>” will bring more certainty and therefore will be less prone to errors.</w:t>
      </w:r>
      <w:bookmarkEnd w:id="19"/>
    </w:p>
    <w:p w14:paraId="0DEEEE3B" w14:textId="78E74C6C" w:rsidR="00BF0CD6" w:rsidRDefault="00BF0CD6" w:rsidP="00BF0CD6">
      <w:pPr>
        <w:pStyle w:val="Proposal"/>
      </w:pPr>
      <w:bookmarkStart w:id="20" w:name="_Toc131605187"/>
      <w:r>
        <w:t>For both LTE-MTC and NB-IoT, introduce “</w:t>
      </w:r>
      <w:r w:rsidRPr="00276FBE">
        <w:rPr>
          <w:rFonts w:hint="eastAsia"/>
          <w:i/>
          <w:iCs/>
          <w:color w:val="767171" w:themeColor="background2" w:themeShade="80"/>
        </w:rPr>
        <w:t xml:space="preserve">DCI </w:t>
      </w:r>
      <w:proofErr w:type="spellStart"/>
      <w:r w:rsidRPr="00276FBE">
        <w:rPr>
          <w:rFonts w:hint="eastAsia"/>
          <w:i/>
          <w:iCs/>
          <w:color w:val="767171" w:themeColor="background2" w:themeShade="80"/>
        </w:rPr>
        <w:t>signaling</w:t>
      </w:r>
      <w:proofErr w:type="spellEnd"/>
      <w:r w:rsidRPr="00276FBE">
        <w:rPr>
          <w:rFonts w:hint="eastAsia"/>
          <w:i/>
          <w:iCs/>
          <w:color w:val="767171" w:themeColor="background2" w:themeShade="80"/>
        </w:rPr>
        <w:t xml:space="preserve"> to directly indicate the HARQ feedback enable/disable f</w:t>
      </w:r>
      <w:r w:rsidRPr="00276FBE">
        <w:rPr>
          <w:i/>
          <w:iCs/>
          <w:color w:val="767171" w:themeColor="background2" w:themeShade="80"/>
        </w:rPr>
        <w:t>or the corresponding transmission regardless of per-HARQ process RRC configuration</w:t>
      </w:r>
      <w:r>
        <w:t>”.</w:t>
      </w:r>
      <w:bookmarkEnd w:id="20"/>
    </w:p>
    <w:p w14:paraId="558C7247" w14:textId="2CBB1F86" w:rsidR="005B42EE" w:rsidRDefault="005B42EE">
      <w:pPr>
        <w:pStyle w:val="Heading1"/>
      </w:pPr>
      <w:r>
        <w:t>3</w:t>
      </w:r>
      <w:r>
        <w:tab/>
        <w:t>Views on “Option 1</w:t>
      </w:r>
      <w:r w:rsidR="003D77C9">
        <w:t xml:space="preserve"> when stand-alone</w:t>
      </w:r>
      <w:r>
        <w:t xml:space="preserve">”, </w:t>
      </w:r>
      <w:r w:rsidR="00471D8B">
        <w:t xml:space="preserve">“Option 3 when stand-alone” and </w:t>
      </w:r>
      <w:r>
        <w:t>“Option 3</w:t>
      </w:r>
      <w:r w:rsidR="0030797C">
        <w:t xml:space="preserve"> that overrides Option 1</w:t>
      </w:r>
      <w:r>
        <w:t xml:space="preserve">” </w:t>
      </w:r>
    </w:p>
    <w:p w14:paraId="0B8406C6" w14:textId="13CB6A2D" w:rsidR="005B42EE" w:rsidRPr="00FF2ABF" w:rsidRDefault="00FF2ABF" w:rsidP="00FF2ABF">
      <w:r>
        <w:t>According with the confirmed WA from RAN1# 112, there are three possible ways of enabling/disabling HARQ feedback</w:t>
      </w:r>
      <w:r w:rsidR="005D0A33">
        <w:t xml:space="preserve"> which are analysed one-by-one </w:t>
      </w:r>
      <w:r w:rsidR="00CA0080">
        <w:t>in sections 3.1, 3.2, and 3.3 respectively</w:t>
      </w:r>
      <w:r>
        <w:t>:</w:t>
      </w:r>
    </w:p>
    <w:p w14:paraId="5BE515B7" w14:textId="12BDACEE" w:rsidR="005B42EE" w:rsidRDefault="00C64E21" w:rsidP="005B42EE">
      <w:pPr>
        <w:pStyle w:val="Heading2"/>
      </w:pPr>
      <w:r>
        <w:t xml:space="preserve">3.1 </w:t>
      </w:r>
      <w:r w:rsidR="005B42EE">
        <w:t>View on the support of “Option 1”</w:t>
      </w:r>
      <w:r w:rsidR="003C4159">
        <w:t xml:space="preserve"> </w:t>
      </w:r>
      <w:r w:rsidR="001E6EEF">
        <w:t xml:space="preserve">when </w:t>
      </w:r>
      <w:r w:rsidR="003C4159">
        <w:t>stand-alone</w:t>
      </w:r>
    </w:p>
    <w:p w14:paraId="4F54361E" w14:textId="77777777" w:rsidR="0048070E" w:rsidRDefault="005D0A33" w:rsidP="005B42EE">
      <w:r>
        <w:t>According with the agreed WA, Option1 when stand-alone refers to “</w:t>
      </w:r>
      <w:bookmarkStart w:id="21" w:name="_Hlk129875710"/>
      <w:r w:rsidRPr="0048070E">
        <w:rPr>
          <w:i/>
          <w:iCs/>
          <w:color w:val="767171" w:themeColor="background2" w:themeShade="80"/>
        </w:rPr>
        <w:t xml:space="preserve">Support Option 1 in case only per-HARQ process bitmap </w:t>
      </w:r>
      <w:proofErr w:type="spellStart"/>
      <w:r w:rsidRPr="0048070E">
        <w:rPr>
          <w:i/>
          <w:iCs/>
          <w:color w:val="767171" w:themeColor="background2" w:themeShade="80"/>
        </w:rPr>
        <w:t>signaling</w:t>
      </w:r>
      <w:proofErr w:type="spellEnd"/>
      <w:r w:rsidRPr="0048070E">
        <w:rPr>
          <w:i/>
          <w:iCs/>
          <w:color w:val="767171" w:themeColor="background2" w:themeShade="80"/>
        </w:rPr>
        <w:t xml:space="preserve"> is configured</w:t>
      </w:r>
      <w:bookmarkEnd w:id="21"/>
      <w:r>
        <w:t>”</w:t>
      </w:r>
      <w:r w:rsidR="000A386E">
        <w:t>.</w:t>
      </w:r>
    </w:p>
    <w:p w14:paraId="697587AE" w14:textId="312398BC" w:rsidR="005B42EE" w:rsidRDefault="0048070E" w:rsidP="0048070E">
      <w:pPr>
        <w:pStyle w:val="Observation"/>
        <w:ind w:left="1701" w:hanging="1701"/>
      </w:pPr>
      <w:bookmarkStart w:id="22" w:name="_Toc131605162"/>
      <w:r>
        <w:t>“</w:t>
      </w:r>
      <w:r w:rsidRPr="0048070E">
        <w:rPr>
          <w:i/>
          <w:iCs/>
          <w:color w:val="767171" w:themeColor="background2" w:themeShade="80"/>
        </w:rPr>
        <w:t xml:space="preserve">Support Option 1 in case only per-HARQ process bitmap </w:t>
      </w:r>
      <w:proofErr w:type="spellStart"/>
      <w:r w:rsidRPr="0048070E">
        <w:rPr>
          <w:i/>
          <w:iCs/>
          <w:color w:val="767171" w:themeColor="background2" w:themeShade="80"/>
        </w:rPr>
        <w:t>signaling</w:t>
      </w:r>
      <w:proofErr w:type="spellEnd"/>
      <w:r w:rsidRPr="0048070E">
        <w:rPr>
          <w:i/>
          <w:iCs/>
          <w:color w:val="767171" w:themeColor="background2" w:themeShade="80"/>
        </w:rPr>
        <w:t xml:space="preserve"> is configured</w:t>
      </w:r>
      <w:r>
        <w:t xml:space="preserve">”, means that </w:t>
      </w:r>
      <w:r w:rsidR="0069324D">
        <w:t>only the “</w:t>
      </w:r>
      <w:r w:rsidR="0069324D" w:rsidRPr="0048070E">
        <w:t xml:space="preserve">RRC-based </w:t>
      </w:r>
      <w:r w:rsidR="0069324D">
        <w:t xml:space="preserve">solution” is used </w:t>
      </w:r>
      <w:r>
        <w:t xml:space="preserve">for switching the HARQ feedback from </w:t>
      </w:r>
      <w:r w:rsidR="00FC2F7A">
        <w:t>dis</w:t>
      </w:r>
      <w:r>
        <w:t>abled</w:t>
      </w:r>
      <w:r w:rsidR="00FC2F7A">
        <w:t>-</w:t>
      </w:r>
      <w:r>
        <w:t>to</w:t>
      </w:r>
      <w:r w:rsidR="00FC2F7A">
        <w:t>-en</w:t>
      </w:r>
      <w:r>
        <w:t>abled or vice</w:t>
      </w:r>
      <w:r w:rsidR="00FC2F7A">
        <w:t>-</w:t>
      </w:r>
      <w:r>
        <w:t xml:space="preserve">versa.  </w:t>
      </w:r>
      <w:r w:rsidR="0069324D">
        <w:t xml:space="preserve">The </w:t>
      </w:r>
      <w:r w:rsidRPr="0048070E">
        <w:t>“RRC-based s</w:t>
      </w:r>
      <w:r w:rsidR="0091555E">
        <w:t>olution</w:t>
      </w:r>
      <w:r w:rsidRPr="0048070E">
        <w:t xml:space="preserve">” consists of </w:t>
      </w:r>
      <w:r w:rsidR="0069324D">
        <w:t>an</w:t>
      </w:r>
      <w:r w:rsidRPr="0048070E">
        <w:t xml:space="preserve"> RRC re-configuration message </w:t>
      </w:r>
      <w:r w:rsidR="0069324D">
        <w:t>followed by a</w:t>
      </w:r>
      <w:r w:rsidRPr="0048070E">
        <w:t xml:space="preserve"> “H</w:t>
      </w:r>
      <w:r w:rsidR="00113FA3">
        <w:t xml:space="preserve">igher </w:t>
      </w:r>
      <w:r w:rsidRPr="0048070E">
        <w:t>L</w:t>
      </w:r>
      <w:r w:rsidR="00113FA3">
        <w:t>ayer</w:t>
      </w:r>
      <w:r w:rsidRPr="0048070E">
        <w:t>-ACK”</w:t>
      </w:r>
      <w:r w:rsidR="0069324D">
        <w:t xml:space="preserve"> </w:t>
      </w:r>
      <w:r w:rsidR="00113FA3">
        <w:t>transmitted on</w:t>
      </w:r>
      <w:r w:rsidR="0069324D">
        <w:t xml:space="preserve"> NPUSCH Format1/PUSCH.</w:t>
      </w:r>
      <w:bookmarkEnd w:id="22"/>
    </w:p>
    <w:p w14:paraId="1D3C07AE" w14:textId="2B2B7A13" w:rsidR="00BB7128" w:rsidRDefault="009A6433" w:rsidP="0048070E">
      <w:pPr>
        <w:pStyle w:val="Observation"/>
        <w:ind w:left="1701" w:hanging="1701"/>
      </w:pPr>
      <w:bookmarkStart w:id="23" w:name="_Toc131605163"/>
      <w:r>
        <w:t xml:space="preserve">To </w:t>
      </w:r>
      <w:r w:rsidR="00BB7128">
        <w:t>“</w:t>
      </w:r>
      <w:r w:rsidR="00BB7128" w:rsidRPr="0048070E">
        <w:rPr>
          <w:i/>
          <w:iCs/>
          <w:color w:val="767171" w:themeColor="background2" w:themeShade="80"/>
        </w:rPr>
        <w:t xml:space="preserve">Support Option 1 in case only per-HARQ process bitmap </w:t>
      </w:r>
      <w:proofErr w:type="spellStart"/>
      <w:r w:rsidR="00BB7128" w:rsidRPr="0048070E">
        <w:rPr>
          <w:i/>
          <w:iCs/>
          <w:color w:val="767171" w:themeColor="background2" w:themeShade="80"/>
        </w:rPr>
        <w:t>signaling</w:t>
      </w:r>
      <w:proofErr w:type="spellEnd"/>
      <w:r w:rsidR="00BB7128" w:rsidRPr="0048070E">
        <w:rPr>
          <w:i/>
          <w:iCs/>
          <w:color w:val="767171" w:themeColor="background2" w:themeShade="80"/>
        </w:rPr>
        <w:t xml:space="preserve"> is configured</w:t>
      </w:r>
      <w:r w:rsidR="00BB7128">
        <w:t>”, in our understanding</w:t>
      </w:r>
      <w:r w:rsidR="00FA3C01">
        <w:t xml:space="preserve"> </w:t>
      </w:r>
      <w:r w:rsidR="00BB7128">
        <w:t>won’t require any complementary agreement. It is just that towards the end of the release a parameter name to configure “</w:t>
      </w:r>
      <w:r w:rsidR="00280923">
        <w:rPr>
          <w:i/>
          <w:iCs/>
          <w:color w:val="767171" w:themeColor="background2" w:themeShade="80"/>
        </w:rPr>
        <w:t xml:space="preserve">Option 1: </w:t>
      </w:r>
      <w:r w:rsidR="00280923">
        <w:rPr>
          <w:i/>
          <w:iCs/>
          <w:color w:val="767171" w:themeColor="background2" w:themeShade="80"/>
        </w:rPr>
        <w:lastRenderedPageBreak/>
        <w:t>p</w:t>
      </w:r>
      <w:r w:rsidR="00BB7128" w:rsidRPr="0048070E">
        <w:rPr>
          <w:i/>
          <w:iCs/>
          <w:color w:val="767171" w:themeColor="background2" w:themeShade="80"/>
        </w:rPr>
        <w:t>er-HARQ process bitmap</w:t>
      </w:r>
      <w:r w:rsidR="00BB7128">
        <w:t xml:space="preserve">” will be needed for </w:t>
      </w:r>
      <w:r w:rsidR="00FA3C01">
        <w:t xml:space="preserve">NB-IoT and </w:t>
      </w:r>
      <w:r w:rsidR="00BB7128">
        <w:t>LTE-MTC, plus the actual bitmaps in the RRC spec accounting for up to 2 and up to 4 HARQ processes</w:t>
      </w:r>
      <w:r w:rsidR="00A30AF2">
        <w:t xml:space="preserve"> (or 2 HARQ processes when no </w:t>
      </w:r>
      <w:proofErr w:type="gramStart"/>
      <w:r w:rsidR="00A30AF2">
        <w:t>Multi-TB</w:t>
      </w:r>
      <w:proofErr w:type="gramEnd"/>
      <w:r w:rsidR="00A30AF2">
        <w:t xml:space="preserve"> is used)</w:t>
      </w:r>
      <w:r w:rsidR="00BB7128">
        <w:t xml:space="preserve"> respectively.</w:t>
      </w:r>
      <w:bookmarkEnd w:id="23"/>
    </w:p>
    <w:p w14:paraId="4B48E48C" w14:textId="5310F38E" w:rsidR="005B42EE" w:rsidRDefault="00C64E21">
      <w:pPr>
        <w:pStyle w:val="Heading2"/>
      </w:pPr>
      <w:r>
        <w:t xml:space="preserve">3.2 </w:t>
      </w:r>
      <w:r w:rsidR="005B42EE">
        <w:t>View on the support of “Option 3”</w:t>
      </w:r>
      <w:r w:rsidR="003C4159">
        <w:t xml:space="preserve"> </w:t>
      </w:r>
      <w:r w:rsidR="001E6EEF">
        <w:t xml:space="preserve">when </w:t>
      </w:r>
      <w:r w:rsidR="003C4159">
        <w:t>stand-alone</w:t>
      </w:r>
    </w:p>
    <w:p w14:paraId="0934687A" w14:textId="20832FAC" w:rsidR="005D0A33" w:rsidRDefault="005D0A33" w:rsidP="005D0A33">
      <w:r>
        <w:t>According with the agreed WA, Option</w:t>
      </w:r>
      <w:r w:rsidR="00344690">
        <w:t>3</w:t>
      </w:r>
      <w:r>
        <w:t xml:space="preserve"> when stand-alone refers to “</w:t>
      </w:r>
      <w:r w:rsidRPr="0048070E">
        <w:rPr>
          <w:i/>
          <w:iCs/>
          <w:color w:val="767171" w:themeColor="background2" w:themeShade="80"/>
        </w:rPr>
        <w:t xml:space="preserve">Support Option 3 DCI direct indication of HARQ feedback enable/disable in case only DCI solution enabling/disabling </w:t>
      </w:r>
      <w:proofErr w:type="spellStart"/>
      <w:r w:rsidRPr="0048070E">
        <w:rPr>
          <w:i/>
          <w:iCs/>
          <w:color w:val="767171" w:themeColor="background2" w:themeShade="80"/>
        </w:rPr>
        <w:t>signaling</w:t>
      </w:r>
      <w:proofErr w:type="spellEnd"/>
      <w:r w:rsidRPr="0048070E">
        <w:rPr>
          <w:i/>
          <w:iCs/>
          <w:color w:val="767171" w:themeColor="background2" w:themeShade="80"/>
        </w:rPr>
        <w:t xml:space="preserve"> is configured</w:t>
      </w:r>
      <w:r>
        <w:t>”</w:t>
      </w:r>
      <w:r w:rsidR="000A386E">
        <w:t>.</w:t>
      </w:r>
    </w:p>
    <w:p w14:paraId="6CCB3A91" w14:textId="643713FA" w:rsidR="00C64E21" w:rsidRDefault="00C64E21" w:rsidP="005D0A33">
      <w:pPr>
        <w:pStyle w:val="Observation"/>
        <w:ind w:left="1701" w:hanging="1701"/>
      </w:pPr>
      <w:bookmarkStart w:id="24" w:name="_Toc131605164"/>
      <w:r>
        <w:t>To “</w:t>
      </w:r>
      <w:r w:rsidRPr="0048070E">
        <w:rPr>
          <w:i/>
          <w:iCs/>
          <w:color w:val="767171" w:themeColor="background2" w:themeShade="80"/>
        </w:rPr>
        <w:t xml:space="preserve">Support Option 3 DCI direct indication of HARQ feedback enable/disable in case only DCI solution enabling/disabling </w:t>
      </w:r>
      <w:proofErr w:type="spellStart"/>
      <w:r w:rsidRPr="0048070E">
        <w:rPr>
          <w:i/>
          <w:iCs/>
          <w:color w:val="767171" w:themeColor="background2" w:themeShade="80"/>
        </w:rPr>
        <w:t>signaling</w:t>
      </w:r>
      <w:proofErr w:type="spellEnd"/>
      <w:r w:rsidRPr="0048070E">
        <w:rPr>
          <w:i/>
          <w:iCs/>
          <w:color w:val="767171" w:themeColor="background2" w:themeShade="80"/>
        </w:rPr>
        <w:t xml:space="preserve"> is configured</w:t>
      </w:r>
      <w:r>
        <w:t>,” since the</w:t>
      </w:r>
      <w:r w:rsidR="009A6433">
        <w:t>re is no</w:t>
      </w:r>
      <w:r>
        <w:t xml:space="preserve"> bitmap, one key aspect is to decide is what is going to be the default status of the “HARQ feedback” for the configured HARQ processes. Is the “HARQ feedback” assumed to be “enabled” by default? Or is the “HARQ feedback” assumed to be “disabled”?</w:t>
      </w:r>
      <w:bookmarkEnd w:id="24"/>
    </w:p>
    <w:p w14:paraId="4F0E68F5" w14:textId="0AF329FE" w:rsidR="00C64E21" w:rsidRDefault="00C64E21" w:rsidP="000F5365">
      <w:pPr>
        <w:jc w:val="both"/>
      </w:pPr>
      <w:r>
        <w:t xml:space="preserve">Below we analyse the support of “Option 3” when stand-alone </w:t>
      </w:r>
      <w:r w:rsidR="000F5365">
        <w:t>under two assumptions</w:t>
      </w:r>
      <w:r w:rsidR="00344690">
        <w:t>:</w:t>
      </w:r>
      <w:r w:rsidR="000F5365">
        <w:t xml:space="preserve"> </w:t>
      </w:r>
      <w:r w:rsidR="00344690">
        <w:t>I</w:t>
      </w:r>
      <w:r w:rsidR="000F5365">
        <w:t xml:space="preserve">n </w:t>
      </w:r>
      <w:r w:rsidR="00EF07A2">
        <w:t>sub-</w:t>
      </w:r>
      <w:r w:rsidR="000F5365">
        <w:t xml:space="preserve">section 3.2.1 when “HARQ feedback” is assumed to be “enabled” by default, and in </w:t>
      </w:r>
      <w:r w:rsidR="00EF07A2">
        <w:t>sub-</w:t>
      </w:r>
      <w:r w:rsidR="000F5365">
        <w:t>section 3.2.2 when “HARQ feedback” is assumed to be “disabled” by default.</w:t>
      </w:r>
    </w:p>
    <w:p w14:paraId="3AABE81F" w14:textId="06623B79" w:rsidR="00C64E21" w:rsidRDefault="00C64E21" w:rsidP="00C64E21">
      <w:pPr>
        <w:pStyle w:val="Heading3"/>
      </w:pPr>
      <w:r>
        <w:t xml:space="preserve">3.2.1 </w:t>
      </w:r>
      <w:r w:rsidR="00EF07A2" w:rsidRPr="00EF07A2">
        <w:t xml:space="preserve">“Option 3” when stand-alone </w:t>
      </w:r>
      <w:r w:rsidR="00471D8B">
        <w:t>assuming</w:t>
      </w:r>
      <w:r w:rsidR="00EF07A2" w:rsidRPr="00EF07A2">
        <w:t xml:space="preserve"> “HARQ feedback” </w:t>
      </w:r>
      <w:r w:rsidR="00EF07A2">
        <w:t xml:space="preserve">is </w:t>
      </w:r>
      <w:r w:rsidR="00EF07A2" w:rsidRPr="00EF07A2">
        <w:t>“enabled” by default</w:t>
      </w:r>
    </w:p>
    <w:p w14:paraId="13D99FA6" w14:textId="5DA7C943" w:rsidR="00695B85" w:rsidRDefault="00471D8B" w:rsidP="00947A26">
      <w:pPr>
        <w:jc w:val="both"/>
      </w:pPr>
      <w:r>
        <w:t xml:space="preserve">For </w:t>
      </w:r>
      <w:r w:rsidR="004E0C06" w:rsidRPr="004E0C06">
        <w:t>“Option 3” when stand-alone assuming “HARQ feedback” is “enabled” by default</w:t>
      </w:r>
      <w:r w:rsidR="004E0C06">
        <w:t xml:space="preserve"> our understanding is as follows:</w:t>
      </w:r>
    </w:p>
    <w:p w14:paraId="5B7D7218" w14:textId="77662F3A" w:rsidR="002C72FD" w:rsidRDefault="000B7693" w:rsidP="002C72FD">
      <w:pPr>
        <w:pStyle w:val="Observation"/>
        <w:ind w:left="1701" w:hanging="1701"/>
      </w:pPr>
      <w:bookmarkStart w:id="25" w:name="_Toc131605165"/>
      <w:r>
        <w:t>Using NB-IoT as example, w</w:t>
      </w:r>
      <w:r w:rsidR="00471D8B">
        <w:t xml:space="preserve">hen the “HARQ feedback” is “enabled,” a subsequent DL Grant </w:t>
      </w:r>
      <w:r w:rsidR="006743A7">
        <w:t xml:space="preserve">can </w:t>
      </w:r>
      <w:r w:rsidR="00927CBB" w:rsidRPr="006743A7">
        <w:t>either</w:t>
      </w:r>
      <w:r w:rsidR="00927CBB">
        <w:t xml:space="preserve"> </w:t>
      </w:r>
      <w:r w:rsidR="006743A7">
        <w:t>schedule</w:t>
      </w:r>
      <w:r w:rsidR="00471D8B">
        <w:t xml:space="preserve"> </w:t>
      </w:r>
      <w:r w:rsidR="006743A7" w:rsidRPr="006743A7">
        <w:t xml:space="preserve">(re-)transmission(s) blindly (as to occur during the RTT) or scheduled </w:t>
      </w:r>
      <w:r w:rsidR="006743A7">
        <w:t xml:space="preserve">a (re-)transmission </w:t>
      </w:r>
      <w:r w:rsidR="006743A7" w:rsidRPr="006743A7">
        <w:t>as a function of the received ACK/NACK.</w:t>
      </w:r>
      <w:r w:rsidR="00471D8B">
        <w:t xml:space="preserve"> </w:t>
      </w:r>
      <w:r w:rsidR="002C72FD">
        <w:t xml:space="preserve">According with legacy, </w:t>
      </w:r>
      <w:r w:rsidR="006743A7">
        <w:t xml:space="preserve">after </w:t>
      </w:r>
      <w:r w:rsidR="006743A7" w:rsidRPr="006743A7">
        <w:t>“n+1 to subframe n+</w:t>
      </w:r>
      <w:r w:rsidR="00505636" w:rsidRPr="00505636">
        <w:rPr>
          <w:i/>
          <w:iCs/>
          <w:sz w:val="16"/>
          <w:szCs w:val="16"/>
        </w:rPr>
        <w:t xml:space="preserve"> </w:t>
      </w:r>
      <w:proofErr w:type="spellStart"/>
      <w:r w:rsidR="00505636" w:rsidRPr="002C72FD">
        <w:rPr>
          <w:i/>
          <w:iCs/>
          <w:sz w:val="16"/>
          <w:szCs w:val="16"/>
        </w:rPr>
        <w:t>K</w:t>
      </w:r>
      <w:r w:rsidR="00505636" w:rsidRPr="002C72FD">
        <w:rPr>
          <w:sz w:val="16"/>
          <w:szCs w:val="16"/>
          <w:vertAlign w:val="subscript"/>
        </w:rPr>
        <w:t>mac</w:t>
      </w:r>
      <w:proofErr w:type="spellEnd"/>
      <w:r w:rsidR="00505636" w:rsidRPr="006743A7">
        <w:t xml:space="preserve"> </w:t>
      </w:r>
      <w:r w:rsidR="006743A7" w:rsidRPr="006743A7">
        <w:t xml:space="preserve">+3” </w:t>
      </w:r>
      <w:r w:rsidR="006743A7">
        <w:t xml:space="preserve">the UE </w:t>
      </w:r>
      <w:r w:rsidR="006743A7" w:rsidRPr="006743A7">
        <w:t>will be prepared to start monitoring NPDCCH</w:t>
      </w:r>
      <w:r w:rsidR="006743A7">
        <w:t>.</w:t>
      </w:r>
      <w:bookmarkEnd w:id="25"/>
    </w:p>
    <w:p w14:paraId="64B6C98D" w14:textId="6495A23A" w:rsidR="002C72FD" w:rsidRPr="002C72FD" w:rsidRDefault="002C72FD" w:rsidP="002C72FD">
      <w:pPr>
        <w:pStyle w:val="Observation"/>
        <w:numPr>
          <w:ilvl w:val="0"/>
          <w:numId w:val="0"/>
        </w:numPr>
        <w:ind w:left="1701"/>
      </w:pPr>
      <w:bookmarkStart w:id="26" w:name="_Toc131605166"/>
      <w:r w:rsidRPr="002C72FD">
        <w:rPr>
          <w:sz w:val="16"/>
          <w:szCs w:val="16"/>
        </w:rPr>
        <w:t>Note:</w:t>
      </w:r>
      <w:bookmarkEnd w:id="26"/>
      <w:r w:rsidRPr="002C72FD">
        <w:rPr>
          <w:sz w:val="16"/>
          <w:szCs w:val="16"/>
        </w:rPr>
        <w:t xml:space="preserve"> </w:t>
      </w:r>
    </w:p>
    <w:p w14:paraId="643D8C69" w14:textId="77777777" w:rsidR="002C72FD" w:rsidRDefault="002C72FD" w:rsidP="002C72FD">
      <w:pPr>
        <w:pStyle w:val="Observation"/>
        <w:numPr>
          <w:ilvl w:val="0"/>
          <w:numId w:val="42"/>
        </w:numPr>
        <w:rPr>
          <w:sz w:val="16"/>
          <w:szCs w:val="16"/>
        </w:rPr>
      </w:pPr>
      <w:bookmarkStart w:id="27" w:name="_Toc131605167"/>
      <w:r w:rsidRPr="002C72FD">
        <w:rPr>
          <w:sz w:val="16"/>
          <w:szCs w:val="16"/>
        </w:rPr>
        <w:t>“n” refers to subframe where NPUSCH transmission ended.</w:t>
      </w:r>
      <w:bookmarkEnd w:id="27"/>
      <w:r w:rsidRPr="002C72FD">
        <w:rPr>
          <w:sz w:val="16"/>
          <w:szCs w:val="16"/>
        </w:rPr>
        <w:t xml:space="preserve"> </w:t>
      </w:r>
    </w:p>
    <w:p w14:paraId="6BF3C883" w14:textId="1A7FE623" w:rsidR="002C72FD" w:rsidRPr="002C72FD" w:rsidRDefault="002C72FD" w:rsidP="002C72FD">
      <w:pPr>
        <w:pStyle w:val="Observation"/>
        <w:numPr>
          <w:ilvl w:val="0"/>
          <w:numId w:val="42"/>
        </w:numPr>
        <w:rPr>
          <w:sz w:val="16"/>
          <w:szCs w:val="16"/>
        </w:rPr>
      </w:pPr>
      <w:bookmarkStart w:id="28" w:name="_Toc131605168"/>
      <w:r w:rsidRPr="002C72FD">
        <w:rPr>
          <w:sz w:val="16"/>
          <w:szCs w:val="16"/>
        </w:rPr>
        <w:t>“</w:t>
      </w:r>
      <w:proofErr w:type="spellStart"/>
      <w:r w:rsidRPr="002C72FD">
        <w:rPr>
          <w:i/>
          <w:iCs/>
          <w:sz w:val="16"/>
          <w:szCs w:val="16"/>
        </w:rPr>
        <w:t>K</w:t>
      </w:r>
      <w:r w:rsidRPr="002C72FD">
        <w:rPr>
          <w:sz w:val="16"/>
          <w:szCs w:val="16"/>
          <w:vertAlign w:val="subscript"/>
        </w:rPr>
        <w:t>mac</w:t>
      </w:r>
      <w:proofErr w:type="spellEnd"/>
      <w:r w:rsidRPr="002C72FD">
        <w:rPr>
          <w:sz w:val="16"/>
          <w:szCs w:val="16"/>
        </w:rPr>
        <w:t>” can be zero or different than zero to extend the no-monitoring</w:t>
      </w:r>
      <w:r>
        <w:rPr>
          <w:sz w:val="16"/>
          <w:szCs w:val="16"/>
        </w:rPr>
        <w:t xml:space="preserve"> time</w:t>
      </w:r>
      <w:r w:rsidRPr="002C72FD">
        <w:rPr>
          <w:sz w:val="16"/>
          <w:szCs w:val="16"/>
        </w:rPr>
        <w:t xml:space="preserve"> by </w:t>
      </w:r>
      <w:proofErr w:type="spellStart"/>
      <w:r w:rsidRPr="002C72FD">
        <w:rPr>
          <w:i/>
          <w:iCs/>
          <w:sz w:val="16"/>
          <w:szCs w:val="16"/>
        </w:rPr>
        <w:t>ms</w:t>
      </w:r>
      <w:proofErr w:type="spellEnd"/>
      <w:r w:rsidRPr="002C72FD">
        <w:rPr>
          <w:sz w:val="16"/>
          <w:szCs w:val="16"/>
        </w:rPr>
        <w:t xml:space="preserve"> when needed. “</w:t>
      </w:r>
      <w:proofErr w:type="spellStart"/>
      <w:r w:rsidRPr="002C72FD">
        <w:rPr>
          <w:i/>
          <w:iCs/>
          <w:sz w:val="16"/>
          <w:szCs w:val="16"/>
        </w:rPr>
        <w:t>K</w:t>
      </w:r>
      <w:r w:rsidRPr="002C72FD">
        <w:rPr>
          <w:sz w:val="16"/>
          <w:szCs w:val="16"/>
          <w:vertAlign w:val="subscript"/>
        </w:rPr>
        <w:t>mac</w:t>
      </w:r>
      <w:proofErr w:type="spellEnd"/>
      <w:r w:rsidRPr="002C72FD">
        <w:rPr>
          <w:sz w:val="16"/>
          <w:szCs w:val="16"/>
        </w:rPr>
        <w:t xml:space="preserve">” is different than zero when an UL time sync reference point other than the </w:t>
      </w:r>
      <w:proofErr w:type="spellStart"/>
      <w:r w:rsidRPr="002C72FD">
        <w:rPr>
          <w:sz w:val="16"/>
          <w:szCs w:val="16"/>
        </w:rPr>
        <w:t>eNB</w:t>
      </w:r>
      <w:proofErr w:type="spellEnd"/>
      <w:r w:rsidRPr="002C72FD">
        <w:rPr>
          <w:sz w:val="16"/>
          <w:szCs w:val="16"/>
        </w:rPr>
        <w:t xml:space="preserve"> has been used (e.g., satellite), but “</w:t>
      </w:r>
      <w:proofErr w:type="spellStart"/>
      <w:r w:rsidRPr="002C72FD">
        <w:rPr>
          <w:i/>
          <w:iCs/>
          <w:sz w:val="16"/>
          <w:szCs w:val="16"/>
        </w:rPr>
        <w:t>K</w:t>
      </w:r>
      <w:r w:rsidRPr="002C72FD">
        <w:rPr>
          <w:sz w:val="16"/>
          <w:szCs w:val="16"/>
          <w:vertAlign w:val="subscript"/>
        </w:rPr>
        <w:t>mac</w:t>
      </w:r>
      <w:proofErr w:type="spellEnd"/>
      <w:r w:rsidRPr="002C72FD">
        <w:rPr>
          <w:sz w:val="16"/>
          <w:szCs w:val="16"/>
        </w:rPr>
        <w:t>” does not encompass the RTT component and that is why once the legacy no-monitoring rule “n+1 to subframe n+</w:t>
      </w:r>
      <w:r w:rsidRPr="002C72FD">
        <w:rPr>
          <w:i/>
          <w:iCs/>
          <w:sz w:val="16"/>
          <w:szCs w:val="16"/>
        </w:rPr>
        <w:t>K</w:t>
      </w:r>
      <w:r w:rsidRPr="002C72FD">
        <w:rPr>
          <w:sz w:val="16"/>
          <w:szCs w:val="16"/>
          <w:vertAlign w:val="subscript"/>
        </w:rPr>
        <w:t>mac</w:t>
      </w:r>
      <w:r w:rsidRPr="002C72FD">
        <w:rPr>
          <w:sz w:val="16"/>
          <w:szCs w:val="16"/>
        </w:rPr>
        <w:t>+3” has passed it is possible to perform blind (re-)transmissions and in that case the ACK/NACK can be already seen as an outer-loop adjustment mechanism.</w:t>
      </w:r>
      <w:bookmarkEnd w:id="28"/>
    </w:p>
    <w:p w14:paraId="7675403E" w14:textId="77777777" w:rsidR="002C72FD" w:rsidRDefault="002C72FD" w:rsidP="002C72FD">
      <w:pPr>
        <w:pStyle w:val="Observation"/>
        <w:numPr>
          <w:ilvl w:val="0"/>
          <w:numId w:val="0"/>
        </w:numPr>
        <w:ind w:left="1701"/>
      </w:pPr>
    </w:p>
    <w:p w14:paraId="4F5DA36B" w14:textId="50ECEEA6" w:rsidR="00E46716" w:rsidRDefault="002E4B3D" w:rsidP="00C64E21">
      <w:pPr>
        <w:pStyle w:val="Observation"/>
        <w:ind w:left="1701" w:hanging="1701"/>
      </w:pPr>
      <w:bookmarkStart w:id="29" w:name="_Toc131605169"/>
      <w:r>
        <w:t xml:space="preserve">For </w:t>
      </w:r>
      <w:r w:rsidRPr="00EF07A2">
        <w:t xml:space="preserve">“Option 3” when stand-alone </w:t>
      </w:r>
      <w:r>
        <w:t>assuming</w:t>
      </w:r>
      <w:r w:rsidRPr="00EF07A2">
        <w:t xml:space="preserve"> “HARQ feedback” </w:t>
      </w:r>
      <w:r>
        <w:t xml:space="preserve">is </w:t>
      </w:r>
      <w:r w:rsidRPr="00EF07A2">
        <w:t>“enabled” by default</w:t>
      </w:r>
      <w:r>
        <w:t xml:space="preserve">, if at some point the “DCI-based Option 3 solution” indicates the “HARQ feedback” as disabled, </w:t>
      </w:r>
      <w:r w:rsidR="00505636">
        <w:t xml:space="preserve">such </w:t>
      </w:r>
      <w:proofErr w:type="spellStart"/>
      <w:proofErr w:type="gramStart"/>
      <w:r w:rsidR="00505636">
        <w:t>a</w:t>
      </w:r>
      <w:proofErr w:type="spellEnd"/>
      <w:proofErr w:type="gramEnd"/>
      <w:r w:rsidR="00505636">
        <w:t xml:space="preserve"> indication </w:t>
      </w:r>
      <w:r w:rsidR="006E6A09">
        <w:t xml:space="preserve">carried as part of the DL Grant </w:t>
      </w:r>
      <w:r w:rsidR="00505636">
        <w:t xml:space="preserve">can be received </w:t>
      </w:r>
      <w:r w:rsidR="00904EE5">
        <w:t>according with</w:t>
      </w:r>
      <w:r w:rsidR="00505636">
        <w:t xml:space="preserve"> </w:t>
      </w:r>
      <w:r w:rsidR="00505636" w:rsidRPr="006743A7">
        <w:t>“n+1 to subframe n+</w:t>
      </w:r>
      <w:r w:rsidR="00505636" w:rsidRPr="00505636">
        <w:rPr>
          <w:i/>
          <w:iCs/>
          <w:sz w:val="16"/>
          <w:szCs w:val="16"/>
        </w:rPr>
        <w:t xml:space="preserve"> </w:t>
      </w:r>
      <w:proofErr w:type="spellStart"/>
      <w:r w:rsidR="00505636" w:rsidRPr="002C72FD">
        <w:rPr>
          <w:i/>
          <w:iCs/>
          <w:sz w:val="16"/>
          <w:szCs w:val="16"/>
        </w:rPr>
        <w:t>K</w:t>
      </w:r>
      <w:r w:rsidR="00505636" w:rsidRPr="002C72FD">
        <w:rPr>
          <w:sz w:val="16"/>
          <w:szCs w:val="16"/>
          <w:vertAlign w:val="subscript"/>
        </w:rPr>
        <w:t>mac</w:t>
      </w:r>
      <w:proofErr w:type="spellEnd"/>
      <w:r w:rsidR="00505636" w:rsidRPr="006743A7">
        <w:t xml:space="preserve"> +3”</w:t>
      </w:r>
      <w:r w:rsidR="00505636">
        <w:t>.</w:t>
      </w:r>
      <w:bookmarkEnd w:id="29"/>
    </w:p>
    <w:p w14:paraId="20F081C2" w14:textId="2DA2A81B" w:rsidR="00C64E21" w:rsidRDefault="00C64E21" w:rsidP="00C64E21">
      <w:pPr>
        <w:pStyle w:val="Heading3"/>
      </w:pPr>
      <w:r>
        <w:t>3.2.</w:t>
      </w:r>
      <w:r w:rsidR="00791B2C">
        <w:t>2</w:t>
      </w:r>
      <w:r>
        <w:t xml:space="preserve"> </w:t>
      </w:r>
      <w:r w:rsidR="00EF07A2" w:rsidRPr="00EF07A2">
        <w:t>“Option 3” when stand-alone</w:t>
      </w:r>
      <w:r w:rsidR="00EF07A2">
        <w:t xml:space="preserve"> </w:t>
      </w:r>
      <w:r w:rsidR="00471D8B">
        <w:t>assuming</w:t>
      </w:r>
      <w:r w:rsidR="00EF07A2" w:rsidRPr="00EF07A2">
        <w:t xml:space="preserve"> “HARQ feedback” </w:t>
      </w:r>
      <w:r w:rsidR="00EF07A2">
        <w:t xml:space="preserve">is </w:t>
      </w:r>
      <w:r w:rsidR="00EF07A2" w:rsidRPr="00EF07A2">
        <w:t>“</w:t>
      </w:r>
      <w:r w:rsidR="00471D8B">
        <w:t>dis</w:t>
      </w:r>
      <w:r w:rsidR="00EF07A2" w:rsidRPr="00EF07A2">
        <w:t>abled” by default</w:t>
      </w:r>
    </w:p>
    <w:p w14:paraId="5EB02644" w14:textId="3D8701AE" w:rsidR="0019070C" w:rsidRDefault="0019070C" w:rsidP="0019070C">
      <w:pPr>
        <w:jc w:val="both"/>
      </w:pPr>
      <w:r>
        <w:t xml:space="preserve">For </w:t>
      </w:r>
      <w:r w:rsidRPr="004E0C06">
        <w:t>“Option 3” when stand-alone assuming “HARQ feedback” is “</w:t>
      </w:r>
      <w:r>
        <w:t>dis</w:t>
      </w:r>
      <w:r w:rsidRPr="004E0C06">
        <w:t>abled” by default</w:t>
      </w:r>
      <w:r>
        <w:t xml:space="preserve"> our understanding is as follows:</w:t>
      </w:r>
    </w:p>
    <w:p w14:paraId="78C30C86" w14:textId="625BBF02" w:rsidR="00F622D2" w:rsidRDefault="00927CBB" w:rsidP="0019070C">
      <w:pPr>
        <w:pStyle w:val="Observation"/>
        <w:ind w:left="1701" w:hanging="1701"/>
      </w:pPr>
      <w:bookmarkStart w:id="30" w:name="_Toc131605170"/>
      <w:r>
        <w:t>Using NB-IoT as example, w</w:t>
      </w:r>
      <w:r w:rsidR="00F622D2">
        <w:t xml:space="preserve">hen the “HARQ feedback” is “disabled,” a subsequent DL Grant (i.e., the downlink scheduling) </w:t>
      </w:r>
      <w:r w:rsidR="009B69D4">
        <w:t xml:space="preserve">blindly </w:t>
      </w:r>
      <w:r w:rsidR="00F622D2">
        <w:t xml:space="preserve">indicating a new transmission or a retransmission is received </w:t>
      </w:r>
      <w:r w:rsidR="009B69D4">
        <w:t xml:space="preserve">according with the </w:t>
      </w:r>
      <w:r w:rsidR="006E6A09">
        <w:t xml:space="preserve">Rel-18 </w:t>
      </w:r>
      <w:r w:rsidR="009B69D4">
        <w:t>“scheduling restriction”</w:t>
      </w:r>
      <w:r w:rsidR="00F622D2">
        <w:t>.</w:t>
      </w:r>
      <w:bookmarkEnd w:id="30"/>
    </w:p>
    <w:p w14:paraId="46589517" w14:textId="1C4D4884" w:rsidR="00791B2C" w:rsidRDefault="00791B2C" w:rsidP="0019070C">
      <w:pPr>
        <w:pStyle w:val="Observation"/>
        <w:ind w:left="1701" w:hanging="1701"/>
      </w:pPr>
      <w:bookmarkStart w:id="31" w:name="_Toc131605171"/>
      <w:r>
        <w:t xml:space="preserve">For </w:t>
      </w:r>
      <w:r w:rsidRPr="00EF07A2">
        <w:t>“Option 3” when stand-alone</w:t>
      </w:r>
      <w:r>
        <w:t xml:space="preserve"> assuming</w:t>
      </w:r>
      <w:r w:rsidRPr="00EF07A2">
        <w:t xml:space="preserve"> “HARQ feedback” </w:t>
      </w:r>
      <w:r>
        <w:t xml:space="preserve">is </w:t>
      </w:r>
      <w:r w:rsidRPr="00EF07A2">
        <w:t>“</w:t>
      </w:r>
      <w:r>
        <w:t>dis</w:t>
      </w:r>
      <w:r w:rsidRPr="00EF07A2">
        <w:t>abled” by default</w:t>
      </w:r>
      <w:r>
        <w:t xml:space="preserve">, if at some point the “DCI-based Option 3 solution” indicates the “HARQ feedback” as enabled, </w:t>
      </w:r>
      <w:r w:rsidR="006E6A09">
        <w:t xml:space="preserve">such </w:t>
      </w:r>
      <w:proofErr w:type="spellStart"/>
      <w:proofErr w:type="gramStart"/>
      <w:r w:rsidR="006E6A09">
        <w:t>a</w:t>
      </w:r>
      <w:proofErr w:type="spellEnd"/>
      <w:proofErr w:type="gramEnd"/>
      <w:r w:rsidR="006E6A09">
        <w:t xml:space="preserve"> indication carried as part of the DL Grant can be received according with the Rel-18 “scheduling restriction.</w:t>
      </w:r>
      <w:bookmarkEnd w:id="31"/>
    </w:p>
    <w:p w14:paraId="461BE250" w14:textId="61B1E744" w:rsidR="00791B2C" w:rsidRDefault="00791B2C" w:rsidP="00791B2C">
      <w:pPr>
        <w:pStyle w:val="Heading3"/>
      </w:pPr>
      <w:r>
        <w:lastRenderedPageBreak/>
        <w:t xml:space="preserve">3.2.3 </w:t>
      </w:r>
      <w:r w:rsidR="001435B1">
        <w:t xml:space="preserve">Summary </w:t>
      </w:r>
      <w:r w:rsidRPr="00EF07A2">
        <w:t>“Option 3” when stand-alone</w:t>
      </w:r>
      <w:r>
        <w:t xml:space="preserve">: Should the </w:t>
      </w:r>
      <w:r w:rsidRPr="00EF07A2">
        <w:t xml:space="preserve">“HARQ feedback” </w:t>
      </w:r>
      <w:r>
        <w:t xml:space="preserve">be assumed as “enabled” or </w:t>
      </w:r>
      <w:r w:rsidRPr="00EF07A2">
        <w:t>“</w:t>
      </w:r>
      <w:r>
        <w:t>dis</w:t>
      </w:r>
      <w:r w:rsidRPr="00EF07A2">
        <w:t>abled” by default</w:t>
      </w:r>
      <w:r>
        <w:t>?</w:t>
      </w:r>
    </w:p>
    <w:p w14:paraId="792AA1FA" w14:textId="77777777" w:rsidR="00032BFE" w:rsidRDefault="00791B2C" w:rsidP="006842DA">
      <w:pPr>
        <w:pStyle w:val="Observation"/>
        <w:ind w:left="1701" w:hanging="1701"/>
      </w:pPr>
      <w:bookmarkStart w:id="32" w:name="_Toc131605172"/>
      <w:r>
        <w:t xml:space="preserve">For </w:t>
      </w:r>
      <w:r w:rsidRPr="004E0C06">
        <w:t>“Option 3” when stand-alone</w:t>
      </w:r>
      <w:r w:rsidR="006842DA">
        <w:t>, it needs to be dec</w:t>
      </w:r>
      <w:r w:rsidR="00431028">
        <w:t>i</w:t>
      </w:r>
      <w:r w:rsidR="006842DA">
        <w:t>ded</w:t>
      </w:r>
      <w:r w:rsidR="00431028">
        <w:t xml:space="preserve"> what is going to be</w:t>
      </w:r>
      <w:r w:rsidR="006842DA">
        <w:t xml:space="preserve"> the default status of the “HARQ feedback” before the first “HARQ feedback switching” occurs.</w:t>
      </w:r>
      <w:bookmarkEnd w:id="32"/>
    </w:p>
    <w:p w14:paraId="287E453B" w14:textId="124CF679" w:rsidR="00032BFE" w:rsidRDefault="00966657" w:rsidP="006842DA">
      <w:pPr>
        <w:pStyle w:val="Observation"/>
        <w:ind w:left="1701" w:hanging="1701"/>
      </w:pPr>
      <w:bookmarkStart w:id="33" w:name="_Toc131605173"/>
      <w:r>
        <w:t>D</w:t>
      </w:r>
      <w:r w:rsidR="00431028">
        <w:t>uring RAN1# 112</w:t>
      </w:r>
      <w:r>
        <w:t>,</w:t>
      </w:r>
      <w:r w:rsidR="00431028">
        <w:t xml:space="preserve"> </w:t>
      </w:r>
      <w:r>
        <w:t>one of the companies proposed that when there is no bitmap, the default status of the “HARQ feedback” should be disabled</w:t>
      </w:r>
      <w:r w:rsidR="00D779E9">
        <w:t xml:space="preserve">. In addition, </w:t>
      </w:r>
      <w:r>
        <w:t xml:space="preserve">aiming at creating an ACK/NACK outer-loop adjustment </w:t>
      </w:r>
      <w:r w:rsidR="00D779E9">
        <w:t>the same company</w:t>
      </w:r>
      <w:r>
        <w:t xml:space="preserve"> proposed that “</w:t>
      </w:r>
      <w:r w:rsidRPr="00966657">
        <w:rPr>
          <w:i/>
          <w:iCs/>
          <w:sz w:val="18"/>
          <w:szCs w:val="18"/>
          <w:lang w:val="en-US" w:eastAsia="x-none"/>
        </w:rPr>
        <w:t>For a HARQ process with RRC-disabled feedback, and regardless of whether the feedback is enabled by DCI, the rule of not expecting an NPDCCH for the same HARQ process earlier than n+Kmac+3</w:t>
      </w:r>
      <w:r>
        <w:t xml:space="preserve"> </w:t>
      </w:r>
      <w:r w:rsidRPr="00966657">
        <w:rPr>
          <w:i/>
          <w:iCs/>
          <w:sz w:val="18"/>
          <w:szCs w:val="18"/>
          <w:lang w:val="en-US" w:eastAsia="x-none"/>
        </w:rPr>
        <w:t>does not apply</w:t>
      </w:r>
      <w:r>
        <w:t>”</w:t>
      </w:r>
      <w:r w:rsidR="00032BFE">
        <w:t>.</w:t>
      </w:r>
      <w:bookmarkEnd w:id="33"/>
    </w:p>
    <w:p w14:paraId="52F5D59B" w14:textId="09AECB0C" w:rsidR="006D3CB6" w:rsidRDefault="00966657" w:rsidP="006D3CB6">
      <w:pPr>
        <w:pStyle w:val="Observation"/>
        <w:ind w:left="1701" w:hanging="1701"/>
      </w:pPr>
      <w:bookmarkStart w:id="34" w:name="_Toc131605174"/>
      <w:r>
        <w:t>In our understanding, when “HARQ feedback” is enabled, the legacy specification allows perform</w:t>
      </w:r>
      <w:r w:rsidR="00F900EC">
        <w:t>ing</w:t>
      </w:r>
      <w:r>
        <w:t xml:space="preserve"> blind (re-)transmissions after </w:t>
      </w:r>
      <w:r w:rsidR="000F0D0B">
        <w:t xml:space="preserve">the following timing that does not encompasses the RTT </w:t>
      </w:r>
      <w:r w:rsidRPr="006743A7">
        <w:t>“n+1 to subframe n+</w:t>
      </w:r>
      <w:r w:rsidRPr="00D82476">
        <w:rPr>
          <w:i/>
          <w:iCs/>
        </w:rPr>
        <w:t>K</w:t>
      </w:r>
      <w:r w:rsidRPr="00D82476">
        <w:rPr>
          <w:vertAlign w:val="subscript"/>
        </w:rPr>
        <w:t>mac</w:t>
      </w:r>
      <w:r w:rsidRPr="006743A7">
        <w:t>+3”</w:t>
      </w:r>
      <w:r>
        <w:t xml:space="preserve">. Therefore, when those blind (re-)transmissions occur, the ACK/NACK serve as an “outer loop mechanism” towards adjusting the blind (re-)transmissions. Thus, </w:t>
      </w:r>
      <w:r w:rsidR="00F900EC">
        <w:t>t</w:t>
      </w:r>
      <w:r w:rsidR="00CA4D16" w:rsidRPr="00CA4D16">
        <w:t>here does not seem to be a need</w:t>
      </w:r>
      <w:r w:rsidR="00CA4D16">
        <w:t xml:space="preserve"> to </w:t>
      </w:r>
      <w:r w:rsidR="0005011B">
        <w:t xml:space="preserve">revoke the usage of </w:t>
      </w:r>
      <w:r w:rsidR="0005011B" w:rsidRPr="006743A7">
        <w:t>“n+1 to subframe n+</w:t>
      </w:r>
      <w:r w:rsidR="0005011B" w:rsidRPr="00D82476">
        <w:rPr>
          <w:i/>
          <w:iCs/>
        </w:rPr>
        <w:t>K</w:t>
      </w:r>
      <w:r w:rsidR="0005011B" w:rsidRPr="00D82476">
        <w:rPr>
          <w:vertAlign w:val="subscript"/>
        </w:rPr>
        <w:t>mac</w:t>
      </w:r>
      <w:r w:rsidR="0005011B" w:rsidRPr="006743A7">
        <w:t>+3”</w:t>
      </w:r>
      <w:r w:rsidR="0005011B">
        <w:t xml:space="preserve"> for HARQ processes with HARQ feedback enabled.</w:t>
      </w:r>
      <w:bookmarkEnd w:id="34"/>
    </w:p>
    <w:p w14:paraId="6527FF0D" w14:textId="332A4902" w:rsidR="00870067" w:rsidRDefault="00870067" w:rsidP="00870067">
      <w:pPr>
        <w:pStyle w:val="Observation"/>
        <w:ind w:left="1701" w:hanging="1701"/>
      </w:pPr>
      <w:bookmarkStart w:id="35" w:name="_Toc131605175"/>
      <w:r>
        <w:t>In summary: W</w:t>
      </w:r>
      <w:r w:rsidR="00F900EC">
        <w:t xml:space="preserve">hen “HARQ feedback” is disabled the subsequent </w:t>
      </w:r>
      <w:r>
        <w:t>DL grant is received according with the Rel-18 “scheduling restriction”. When the “HARQ feedback” is enabled the subsequent DL grant is as per legacy received after “</w:t>
      </w:r>
      <w:r w:rsidRPr="006743A7">
        <w:t>n+1 to subframe n+</w:t>
      </w:r>
      <w:r w:rsidRPr="00D82476">
        <w:rPr>
          <w:i/>
          <w:iCs/>
        </w:rPr>
        <w:t>K</w:t>
      </w:r>
      <w:r w:rsidRPr="00D82476">
        <w:rPr>
          <w:vertAlign w:val="subscript"/>
        </w:rPr>
        <w:t>mac</w:t>
      </w:r>
      <w:r w:rsidRPr="006743A7">
        <w:t>+3</w:t>
      </w:r>
      <w:r>
        <w:t xml:space="preserve">”. In our understanding, the above no-monitoring rules can co-exist with no modification, and it will be up to the </w:t>
      </w:r>
      <w:proofErr w:type="spellStart"/>
      <w:r>
        <w:t>eNodeB</w:t>
      </w:r>
      <w:proofErr w:type="spellEnd"/>
      <w:r>
        <w:t xml:space="preserve"> to use them to create </w:t>
      </w:r>
      <w:r w:rsidR="008022F4">
        <w:t>or not an</w:t>
      </w:r>
      <w:r>
        <w:t xml:space="preserve"> “outer-loop ACK/NACK” adjustment mechanism.</w:t>
      </w:r>
      <w:bookmarkEnd w:id="35"/>
    </w:p>
    <w:p w14:paraId="19F43A58" w14:textId="7ACE54AB" w:rsidR="00F900EC" w:rsidRDefault="00870067" w:rsidP="00870067">
      <w:pPr>
        <w:pStyle w:val="Observation"/>
        <w:numPr>
          <w:ilvl w:val="0"/>
          <w:numId w:val="42"/>
        </w:numPr>
      </w:pPr>
      <w:bookmarkStart w:id="36" w:name="_Toc131605176"/>
      <w:r>
        <w:t xml:space="preserve">For example: In a scenario with two HARQ processes, the first one with HARQ feedback disabled and the second one with HARQ feedback enabled, </w:t>
      </w:r>
      <w:r w:rsidR="006D3CB6">
        <w:t xml:space="preserve">a DL grant can be received as per the “scheduling restriction” </w:t>
      </w:r>
      <w:r w:rsidR="009A6FE4">
        <w:t xml:space="preserve">for the first HARQ process </w:t>
      </w:r>
      <w:r w:rsidR="006D3CB6">
        <w:t>and after “</w:t>
      </w:r>
      <w:r w:rsidR="006D3CB6" w:rsidRPr="006743A7">
        <w:t>n+1 to subframe n+</w:t>
      </w:r>
      <w:r w:rsidR="006D3CB6" w:rsidRPr="00D82476">
        <w:rPr>
          <w:i/>
          <w:iCs/>
        </w:rPr>
        <w:t>K</w:t>
      </w:r>
      <w:r w:rsidR="006D3CB6" w:rsidRPr="00D82476">
        <w:rPr>
          <w:vertAlign w:val="subscript"/>
        </w:rPr>
        <w:t>mac</w:t>
      </w:r>
      <w:r w:rsidR="006D3CB6" w:rsidRPr="006743A7">
        <w:t>+3</w:t>
      </w:r>
      <w:r w:rsidR="006D3CB6">
        <w:t xml:space="preserve">” </w:t>
      </w:r>
      <w:r w:rsidR="009A6FE4">
        <w:t>for the second HARQ process</w:t>
      </w:r>
      <w:r w:rsidR="006D3CB6">
        <w:t xml:space="preserve"> without having to wait </w:t>
      </w:r>
      <w:r w:rsidR="00602D75">
        <w:t xml:space="preserve">in any of those cases </w:t>
      </w:r>
      <w:r w:rsidR="006D3CB6">
        <w:t>for the RTT.</w:t>
      </w:r>
      <w:bookmarkEnd w:id="36"/>
      <w:r>
        <w:t xml:space="preserve"> </w:t>
      </w:r>
    </w:p>
    <w:p w14:paraId="03D6D415" w14:textId="04089C7F" w:rsidR="006842DA" w:rsidRDefault="00EC6824" w:rsidP="00032BFE">
      <w:pPr>
        <w:pStyle w:val="Proposal"/>
      </w:pPr>
      <w:bookmarkStart w:id="37" w:name="_Toc131605188"/>
      <w:r>
        <w:t xml:space="preserve">For </w:t>
      </w:r>
      <w:r w:rsidRPr="004E0C06">
        <w:t>“Option 3” when stand-alone</w:t>
      </w:r>
      <w:r>
        <w:t>, i</w:t>
      </w:r>
      <w:r w:rsidR="00E835CC">
        <w:t>n our view</w:t>
      </w:r>
      <w:r>
        <w:t xml:space="preserve"> and unless an issue were identified, when there is no bitmap, the default status of the “HARQ feedback” should be “HARQ feedback enabled” as to stay in line with legacy.</w:t>
      </w:r>
      <w:r w:rsidR="00DF635B">
        <w:t xml:space="preserve"> </w:t>
      </w:r>
      <w:r w:rsidR="006D1545">
        <w:t>Similarly</w:t>
      </w:r>
      <w:r w:rsidR="00DF635B">
        <w:t>,</w:t>
      </w:r>
      <w:r w:rsidR="006D1545">
        <w:t xml:space="preserve"> unless an issue were identified,</w:t>
      </w:r>
      <w:r w:rsidR="00DF635B">
        <w:t xml:space="preserve"> swi</w:t>
      </w:r>
      <w:r w:rsidR="008A49A3">
        <w:t>t</w:t>
      </w:r>
      <w:r w:rsidR="00DF635B">
        <w:t>ch</w:t>
      </w:r>
      <w:r w:rsidR="008A49A3">
        <w:t>ing</w:t>
      </w:r>
      <w:r w:rsidR="00DF635B">
        <w:t xml:space="preserve"> the “HARQ feedback” from “disabled-to-enabled” and from “enabled-to-disabled”</w:t>
      </w:r>
      <w:r w:rsidR="008A49A3">
        <w:t xml:space="preserve"> should be allowed</w:t>
      </w:r>
      <w:r w:rsidR="00DF635B">
        <w:t>.</w:t>
      </w:r>
      <w:bookmarkEnd w:id="37"/>
    </w:p>
    <w:p w14:paraId="63412D9F" w14:textId="755DB1C8" w:rsidR="00EC13FD" w:rsidRDefault="00C64E21" w:rsidP="00EC13FD">
      <w:pPr>
        <w:pStyle w:val="Heading2"/>
      </w:pPr>
      <w:r>
        <w:t xml:space="preserve">3.3 </w:t>
      </w:r>
      <w:r w:rsidR="00EC13FD">
        <w:t>View on the support of “Option 3 that overrides Option 1”</w:t>
      </w:r>
    </w:p>
    <w:p w14:paraId="5680174F" w14:textId="3628F5C0" w:rsidR="00EC13FD" w:rsidRDefault="00EC13FD" w:rsidP="00C50114">
      <w:pPr>
        <w:jc w:val="both"/>
      </w:pPr>
      <w:r>
        <w:t>According with the agreed WA, Option 3 that overrides Option 1 refers to “</w:t>
      </w:r>
      <w:r w:rsidRPr="0048070E">
        <w:rPr>
          <w:i/>
          <w:iCs/>
          <w:color w:val="767171" w:themeColor="background2" w:themeShade="80"/>
        </w:rPr>
        <w:t xml:space="preserve">Support Option 3 DCI indication to override Option 1 configuration for corresponding transmission in case both per-HARQ process bitmap and DCI solution enabling/disabling </w:t>
      </w:r>
      <w:proofErr w:type="spellStart"/>
      <w:r w:rsidRPr="0048070E">
        <w:rPr>
          <w:i/>
          <w:iCs/>
          <w:color w:val="767171" w:themeColor="background2" w:themeShade="80"/>
        </w:rPr>
        <w:t>signaling</w:t>
      </w:r>
      <w:proofErr w:type="spellEnd"/>
      <w:r w:rsidRPr="0048070E">
        <w:rPr>
          <w:i/>
          <w:iCs/>
          <w:color w:val="767171" w:themeColor="background2" w:themeShade="80"/>
        </w:rPr>
        <w:t xml:space="preserve"> are configured</w:t>
      </w:r>
      <w:r>
        <w:t>”.</w:t>
      </w:r>
      <w:r w:rsidR="000D0C03">
        <w:t xml:space="preserve"> In the analysis shown in section 2.1.1 (see observation 1) it was shown that </w:t>
      </w:r>
      <w:r w:rsidR="000D0C03" w:rsidRPr="000D0C03">
        <w:t>all the alternatives can provide full flexibility through a proper HARQ feedback bitmap configuration</w:t>
      </w:r>
      <w:r w:rsidR="000D0C03">
        <w:t>.</w:t>
      </w:r>
      <w:r w:rsidR="00DF3E92">
        <w:t xml:space="preserve"> Hence</w:t>
      </w:r>
      <w:r w:rsidR="00D63399">
        <w:t>,</w:t>
      </w:r>
      <w:r w:rsidR="00DF3E92">
        <w:t xml:space="preserve"> we have the following proposal aiming at aligning solutions (if possible) </w:t>
      </w:r>
      <w:r w:rsidR="008A2F2B">
        <w:t>that make use of</w:t>
      </w:r>
      <w:r w:rsidR="00DF3E92">
        <w:t xml:space="preserve"> Option 3.</w:t>
      </w:r>
    </w:p>
    <w:p w14:paraId="00F6E45A" w14:textId="1FA74AA5" w:rsidR="00E27154" w:rsidRDefault="00E27154" w:rsidP="00E27154">
      <w:pPr>
        <w:pStyle w:val="Proposal"/>
      </w:pPr>
      <w:bookmarkStart w:id="38" w:name="_Toc131605189"/>
      <w:r>
        <w:t>For FFS#1, since all the alternatives listed under “</w:t>
      </w:r>
      <w:r w:rsidRPr="007E0488">
        <w:rPr>
          <w:color w:val="767171" w:themeColor="background2" w:themeShade="80"/>
        </w:rPr>
        <w:t>Option 3 DCI indication to override Option 1</w:t>
      </w:r>
      <w:r>
        <w:t xml:space="preserve">” can provide full flexibility through a proper HARQ feedback bitmap configuration which is up to the </w:t>
      </w:r>
      <w:proofErr w:type="spellStart"/>
      <w:r>
        <w:t>eNodeB</w:t>
      </w:r>
      <w:proofErr w:type="spellEnd"/>
      <w:r>
        <w:t xml:space="preserve">, then before deciding on which alternative to adopt and aiming at aligning solutions (if possible), it is better to agree first on </w:t>
      </w:r>
      <w:r w:rsidR="002375B6">
        <w:t xml:space="preserve">“Option3 when sand-alone” as to know </w:t>
      </w:r>
      <w:r>
        <w:t>what will be the assumption about the default status of the HARQ feedback when there is no bitmap configure</w:t>
      </w:r>
      <w:r w:rsidR="000F0D0B">
        <w:t>d</w:t>
      </w:r>
      <w:r>
        <w:t>.</w:t>
      </w:r>
      <w:bookmarkEnd w:id="38"/>
    </w:p>
    <w:p w14:paraId="1AA2F2F1" w14:textId="5CF05CA7" w:rsidR="00E27154" w:rsidRDefault="00E27154" w:rsidP="00E27154">
      <w:pPr>
        <w:pStyle w:val="Proposal"/>
        <w:numPr>
          <w:ilvl w:val="0"/>
          <w:numId w:val="42"/>
        </w:numPr>
      </w:pPr>
      <w:bookmarkStart w:id="39" w:name="_Toc131605190"/>
      <w:r>
        <w:t>In other words, “</w:t>
      </w:r>
      <w:r w:rsidRPr="00157513">
        <w:rPr>
          <w:color w:val="767171" w:themeColor="background2" w:themeShade="80"/>
        </w:rPr>
        <w:t xml:space="preserve">in case only DCI solution enabling/disabling </w:t>
      </w:r>
      <w:proofErr w:type="spellStart"/>
      <w:r w:rsidRPr="00157513">
        <w:rPr>
          <w:color w:val="767171" w:themeColor="background2" w:themeShade="80"/>
        </w:rPr>
        <w:t>signaling</w:t>
      </w:r>
      <w:proofErr w:type="spellEnd"/>
      <w:r w:rsidRPr="00157513">
        <w:rPr>
          <w:color w:val="767171" w:themeColor="background2" w:themeShade="80"/>
        </w:rPr>
        <w:t xml:space="preserve"> is configured</w:t>
      </w:r>
      <w:r>
        <w:t xml:space="preserve">” meaning there is no bitmap, what is the assumption about the status of the HARQ feedback? Do all HARQ processes will be assumed to have HARQ feedback enabled, or do all HARQ processes will be assumed to have HARQ feedback disabled? </w:t>
      </w:r>
      <w:r w:rsidR="00831508">
        <w:t>(</w:t>
      </w:r>
      <w:r>
        <w:t>O</w:t>
      </w:r>
      <w:r w:rsidR="000F0D0B">
        <w:t xml:space="preserve">ur view is </w:t>
      </w:r>
      <w:r w:rsidR="00831508">
        <w:t>reflected through</w:t>
      </w:r>
      <w:r w:rsidR="000F0D0B">
        <w:t xml:space="preserve"> observation 14-15 and proposal 4</w:t>
      </w:r>
      <w:r w:rsidR="00831508">
        <w:t>). O</w:t>
      </w:r>
      <w:r>
        <w:t>nce that is known, FFS#1 can be resolved as to align solutions if possible.</w:t>
      </w:r>
      <w:bookmarkEnd w:id="39"/>
      <w:r>
        <w:t xml:space="preserve"> </w:t>
      </w:r>
    </w:p>
    <w:p w14:paraId="2D771ECC" w14:textId="66252E2F" w:rsidR="00866186" w:rsidRDefault="0080117F" w:rsidP="00866186">
      <w:pPr>
        <w:pStyle w:val="Heading1"/>
      </w:pPr>
      <w:r>
        <w:lastRenderedPageBreak/>
        <w:t>4</w:t>
      </w:r>
      <w:r w:rsidR="00866186">
        <w:tab/>
        <w:t>Follow-up: “</w:t>
      </w:r>
      <w:r w:rsidR="0026425E" w:rsidRPr="0026425E">
        <w:rPr>
          <w:rFonts w:ascii="Times New Roman" w:hAnsi="Times New Roman"/>
          <w:i/>
          <w:iCs/>
        </w:rPr>
        <w:t>(N)PDSCH/(N)PDCCH scheduling restriction</w:t>
      </w:r>
      <w:r w:rsidR="00866186">
        <w:t>”</w:t>
      </w:r>
    </w:p>
    <w:p w14:paraId="137D13B8" w14:textId="36D6B837" w:rsidR="00EA7ECE" w:rsidRDefault="00EA7ECE" w:rsidP="00EA7ECE">
      <w:pPr>
        <w:jc w:val="both"/>
      </w:pPr>
      <w:r>
        <w:t xml:space="preserve">In sections 3.1 and 3.2 </w:t>
      </w:r>
      <w:r w:rsidR="0026425E">
        <w:t>we discuss the “</w:t>
      </w:r>
      <w:r w:rsidR="0026425E" w:rsidRPr="0026425E">
        <w:t>(N)PDSCH/(N)PDCCH scheduling restriction</w:t>
      </w:r>
      <w:r w:rsidR="0026425E">
        <w:t xml:space="preserve">” </w:t>
      </w:r>
      <w:r>
        <w:t xml:space="preserve">for NB-IoT and LTE-MTC respectively. </w:t>
      </w:r>
    </w:p>
    <w:p w14:paraId="2DC74AC1" w14:textId="627C1A39" w:rsidR="00F36862" w:rsidRDefault="0080117F" w:rsidP="00F36862">
      <w:pPr>
        <w:pStyle w:val="Heading2"/>
      </w:pPr>
      <w:r>
        <w:t>4</w:t>
      </w:r>
      <w:r w:rsidR="00F36862">
        <w:t>.1</w:t>
      </w:r>
      <w:r w:rsidR="00F36862">
        <w:tab/>
        <w:t>NB-IoT on “</w:t>
      </w:r>
      <w:r w:rsidR="00F36862" w:rsidRPr="00DA0F44">
        <w:rPr>
          <w:rFonts w:ascii="Times New Roman" w:hAnsi="Times New Roman"/>
          <w:i/>
          <w:iCs/>
        </w:rPr>
        <w:t>how to support enabling and disabling HARQ feedback for downlink transmissions</w:t>
      </w:r>
      <w:r w:rsidR="00F36862">
        <w:t>”</w:t>
      </w:r>
    </w:p>
    <w:p w14:paraId="62F60F64" w14:textId="7AE01A23" w:rsidR="00F36862" w:rsidRDefault="00F36BBE" w:rsidP="00F36862">
      <w:pPr>
        <w:jc w:val="both"/>
      </w:pPr>
      <w:r>
        <w:t>In</w:t>
      </w:r>
      <w:r w:rsidR="00F36862">
        <w:t xml:space="preserve"> RAN1# 110</w:t>
      </w:r>
      <w:r>
        <w:t>-bis-e</w:t>
      </w:r>
      <w:r w:rsidR="00F36862">
        <w:t xml:space="preserve">, the following </w:t>
      </w:r>
      <w:r>
        <w:t>was endorsed over e-mail</w:t>
      </w:r>
      <w:r w:rsidR="0032672E">
        <w:t xml:space="preserve"> [</w:t>
      </w:r>
      <w:r w:rsidR="00E052D6" w:rsidRPr="00BE147D">
        <w:t>4</w:t>
      </w:r>
      <w:r w:rsidR="0032672E">
        <w:t>]</w:t>
      </w:r>
      <w:r w:rsidR="00F36862">
        <w:t>:</w:t>
      </w:r>
    </w:p>
    <w:tbl>
      <w:tblPr>
        <w:tblStyle w:val="TableGrid"/>
        <w:tblW w:w="0" w:type="auto"/>
        <w:tblLook w:val="04A0" w:firstRow="1" w:lastRow="0" w:firstColumn="1" w:lastColumn="0" w:noHBand="0" w:noVBand="1"/>
      </w:tblPr>
      <w:tblGrid>
        <w:gridCol w:w="9629"/>
      </w:tblGrid>
      <w:tr w:rsidR="00F36862" w14:paraId="06E42CDD" w14:textId="77777777" w:rsidTr="00704657">
        <w:tc>
          <w:tcPr>
            <w:tcW w:w="9629" w:type="dxa"/>
          </w:tcPr>
          <w:p w14:paraId="346A7F8B" w14:textId="77777777" w:rsidR="00E052D6" w:rsidRPr="00E052D6" w:rsidRDefault="00E052D6" w:rsidP="00E052D6">
            <w:pPr>
              <w:overflowPunct/>
              <w:autoSpaceDE/>
              <w:autoSpaceDN/>
              <w:adjustRightInd/>
              <w:spacing w:after="0"/>
              <w:textAlignment w:val="auto"/>
              <w:rPr>
                <w:rFonts w:ascii="Times" w:hAnsi="Times" w:cs="Times"/>
                <w:b/>
                <w:sz w:val="14"/>
                <w:szCs w:val="14"/>
                <w:u w:val="single"/>
                <w:lang w:val="en-US" w:eastAsia="x-none"/>
              </w:rPr>
            </w:pPr>
            <w:r w:rsidRPr="00E052D6">
              <w:rPr>
                <w:rFonts w:ascii="Times" w:eastAsia="Batang" w:hAnsi="Times" w:cs="Times"/>
                <w:b/>
                <w:sz w:val="14"/>
                <w:szCs w:val="14"/>
                <w:highlight w:val="green"/>
                <w:u w:val="single"/>
                <w:lang w:eastAsia="x-none"/>
              </w:rPr>
              <w:t>Agreement</w:t>
            </w:r>
          </w:p>
          <w:p w14:paraId="75F606DF" w14:textId="77777777" w:rsidR="00F36862" w:rsidRDefault="00E052D6" w:rsidP="00E052D6">
            <w:pPr>
              <w:overflowPunct/>
              <w:autoSpaceDE/>
              <w:autoSpaceDN/>
              <w:adjustRightInd/>
              <w:spacing w:after="0"/>
              <w:textAlignment w:val="auto"/>
              <w:rPr>
                <w:rFonts w:ascii="Times" w:eastAsia="Batang" w:hAnsi="Times" w:cs="Times"/>
                <w:sz w:val="14"/>
                <w:szCs w:val="14"/>
                <w:lang w:eastAsia="x-none"/>
              </w:rPr>
            </w:pPr>
            <w:bookmarkStart w:id="40" w:name="_Hlk117589493"/>
            <w:r w:rsidRPr="00E052D6">
              <w:rPr>
                <w:rFonts w:ascii="Times" w:eastAsia="Batang" w:hAnsi="Times" w:cs="Times"/>
                <w:sz w:val="14"/>
                <w:szCs w:val="14"/>
                <w:lang w:eastAsia="x-none"/>
              </w:rPr>
              <w:t>For a DL HARQ process with disabled HARQ feedback in NB-IoT, UE is not required to monitor NPDCCH in a period of Y=12(ms) from the end of reception of the NPDSCH</w:t>
            </w:r>
            <w:bookmarkEnd w:id="40"/>
            <w:r w:rsidRPr="00E052D6">
              <w:rPr>
                <w:rFonts w:ascii="Times" w:eastAsia="Batang" w:hAnsi="Times" w:cs="Times"/>
                <w:sz w:val="14"/>
                <w:szCs w:val="14"/>
                <w:lang w:eastAsia="x-none"/>
              </w:rPr>
              <w:t>.</w:t>
            </w:r>
          </w:p>
          <w:p w14:paraId="7B83B5D8" w14:textId="7A0D940F" w:rsidR="00E052D6" w:rsidRPr="00E052D6" w:rsidRDefault="00E052D6" w:rsidP="00E052D6">
            <w:pPr>
              <w:overflowPunct/>
              <w:autoSpaceDE/>
              <w:autoSpaceDN/>
              <w:adjustRightInd/>
              <w:spacing w:after="0"/>
              <w:textAlignment w:val="auto"/>
              <w:rPr>
                <w:rFonts w:ascii="Times" w:eastAsia="Batang" w:hAnsi="Times" w:cs="Times"/>
                <w:sz w:val="14"/>
                <w:szCs w:val="14"/>
                <w:lang w:eastAsia="x-none"/>
              </w:rPr>
            </w:pPr>
          </w:p>
        </w:tc>
      </w:tr>
    </w:tbl>
    <w:p w14:paraId="1C9501A0" w14:textId="77777777" w:rsidR="00E052D6" w:rsidRDefault="00E052D6" w:rsidP="00E052D6">
      <w:pPr>
        <w:spacing w:after="0"/>
        <w:jc w:val="both"/>
      </w:pPr>
    </w:p>
    <w:p w14:paraId="31B996C7" w14:textId="02FDF3E7" w:rsidR="00D87FE3" w:rsidRDefault="009C5E3B" w:rsidP="00F36862">
      <w:pPr>
        <w:jc w:val="both"/>
      </w:pPr>
      <w:r>
        <w:t xml:space="preserve">During the discussions companies aligned views on how to interpret and apply the endorsed wording when all HARQ processes have their “HARQ feedback disabled” as illustrated </w:t>
      </w:r>
      <w:r w:rsidR="00D87FE3">
        <w:t>in Table 2.</w:t>
      </w:r>
      <w:r>
        <w:t xml:space="preserve"> </w:t>
      </w:r>
    </w:p>
    <w:p w14:paraId="382CD8E4" w14:textId="2A0618EC" w:rsidR="00D87FE3" w:rsidRDefault="00D87FE3" w:rsidP="00D87FE3">
      <w:pPr>
        <w:jc w:val="center"/>
        <w:rPr>
          <w:sz w:val="16"/>
          <w:szCs w:val="16"/>
        </w:rPr>
      </w:pPr>
      <w:r w:rsidRPr="00A87D48">
        <w:rPr>
          <w:sz w:val="16"/>
          <w:szCs w:val="16"/>
        </w:rPr>
        <w:t xml:space="preserve">Table </w:t>
      </w:r>
      <w:r>
        <w:rPr>
          <w:sz w:val="16"/>
          <w:szCs w:val="16"/>
        </w:rPr>
        <w:t>2 Endorsed wording b</w:t>
      </w:r>
      <w:r w:rsidRPr="00424E64">
        <w:rPr>
          <w:sz w:val="16"/>
          <w:szCs w:val="16"/>
        </w:rPr>
        <w:t>ehaviour for</w:t>
      </w:r>
      <w:r>
        <w:rPr>
          <w:sz w:val="16"/>
          <w:szCs w:val="16"/>
        </w:rPr>
        <w:t xml:space="preserve"> a scenario with</w:t>
      </w:r>
      <w:r w:rsidRPr="00424E64">
        <w:rPr>
          <w:sz w:val="16"/>
          <w:szCs w:val="16"/>
        </w:rPr>
        <w:t xml:space="preserve"> two HARQ processes both with disabled HARQ feedback</w:t>
      </w:r>
    </w:p>
    <w:tbl>
      <w:tblPr>
        <w:tblW w:w="7912"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D87FE3" w:rsidRPr="001531A8" w14:paraId="0846061B"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2B8970E8"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BD3219"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37BD4D"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66131B"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F7CE5F"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B4EB00"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A84CB2"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931F82"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2C85B5"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125589"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682815"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D69A21"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E3AF25"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C2D909"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0D09C1"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3C2900"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FDB074"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67289B"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8DB3AD"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32C6F2"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06F641"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21C1E7"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188DCA"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046B2D"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9093A8"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7D8D0A"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0989FF6"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3D665A"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8C5733"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FA0477"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8A00E8"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51762E"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2FC1DD"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2D1E91"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FA6E00"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5AE13A"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7F1EC7"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CC6E52"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B0F1D8"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0F3AABD6"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DEE557"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112813"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3B4933"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7423BD"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8BC707"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5F2850"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9A7DEC"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DDA00C"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51D9FA"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24420F"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070534"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2F5F67DF"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p>
          <w:p w14:paraId="7A209087"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p>
          <w:p w14:paraId="4E5585ED"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p>
          <w:p w14:paraId="41FFAABE"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D87FE3" w:rsidRPr="001531A8" w14:paraId="2B092CCD" w14:textId="77777777" w:rsidTr="007D6A04">
        <w:trPr>
          <w:jc w:val="center"/>
        </w:trPr>
        <w:tc>
          <w:tcPr>
            <w:tcW w:w="670" w:type="dxa"/>
            <w:tcBorders>
              <w:top w:val="single" w:sz="4" w:space="0" w:color="auto"/>
              <w:left w:val="single" w:sz="4" w:space="0" w:color="auto"/>
              <w:bottom w:val="single" w:sz="4" w:space="0" w:color="auto"/>
              <w:right w:val="single" w:sz="4" w:space="0" w:color="auto"/>
            </w:tcBorders>
            <w:hideMark/>
          </w:tcPr>
          <w:p w14:paraId="0164ED70"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17F59AEF"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444593F9"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3C4A91EF"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3CD5126"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6AED1AE"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3BAEE6DD"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3FDB8048"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62D51562"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23A23887"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215F6A69"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6482100A"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6CAE3DED"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738A9552"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268F5E1B"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6519FA43"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30A2CEFB"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70EB4993"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0D7276CE"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7B446D9C"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0B2E0365"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7F44E7C5"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117C659C"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6C52BAA8"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3CCFA695"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05367D2C"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166CA8B3"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619098D7"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03446AB1"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72BDC211"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74CB081A"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2C02BD04"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001A07C4"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01A89E5B"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3CCFCCB9"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0AED97E2"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57E87A83"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0CB0E363"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791000BD"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75F94034"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7620FA4E"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6A2F866F"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3C453328"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45C84F69"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309B4CBB"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50DB76C0"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0E679545"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36D632A9"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526258E2"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21F8A7A0"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5B437094"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4542B43C"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r>
      <w:tr w:rsidR="00D87FE3" w:rsidRPr="001531A8" w14:paraId="64125E71" w14:textId="77777777" w:rsidTr="007D6A04">
        <w:trPr>
          <w:jc w:val="center"/>
        </w:trPr>
        <w:tc>
          <w:tcPr>
            <w:tcW w:w="670" w:type="dxa"/>
            <w:tcBorders>
              <w:top w:val="single" w:sz="4" w:space="0" w:color="auto"/>
              <w:left w:val="single" w:sz="4" w:space="0" w:color="auto"/>
              <w:bottom w:val="single" w:sz="4" w:space="0" w:color="auto"/>
              <w:right w:val="single" w:sz="4" w:space="0" w:color="auto"/>
            </w:tcBorders>
          </w:tcPr>
          <w:p w14:paraId="1A08877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NPDCCH</w:t>
            </w: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5442D081"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2245B5A3"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5600B5"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69661F6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D0AC9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979A00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FC11F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4A152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19A27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7AF61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3FAD0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DE4CE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39CFFA"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EC865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EB376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FB995A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AE1D3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BA313F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415D1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89D397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B2323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3E4E5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51177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FDBCE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446B7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DC937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1336F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318F8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5C256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13C7D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E5903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DB62E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6E239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58325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912A2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10BB4A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91E15E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323B1157"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1F1508F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054406" w14:textId="3F9BFD8A" w:rsidR="00D87FE3" w:rsidRPr="001531A8" w:rsidRDefault="007D6A04" w:rsidP="007D6A04">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360F435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96498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9078D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79C3E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5D4AF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10A0B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F384C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395B0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66C15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413E24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29DB7B3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r>
      <w:tr w:rsidR="00D87FE3" w14:paraId="01CE378F"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2FBE0C1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142" w:type="dxa"/>
            <w:tcBorders>
              <w:top w:val="single" w:sz="4" w:space="0" w:color="auto"/>
              <w:left w:val="single" w:sz="4" w:space="0" w:color="auto"/>
              <w:bottom w:val="single" w:sz="4" w:space="0" w:color="auto"/>
              <w:right w:val="single" w:sz="4" w:space="0" w:color="auto"/>
            </w:tcBorders>
          </w:tcPr>
          <w:p w14:paraId="28E3801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B4C34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B3352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0A2CB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A637B9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0" w:type="dxa"/>
            <w:gridSpan w:val="10"/>
            <w:tcBorders>
              <w:top w:val="single" w:sz="4" w:space="0" w:color="auto"/>
              <w:left w:val="single" w:sz="4" w:space="0" w:color="auto"/>
              <w:bottom w:val="single" w:sz="4" w:space="0" w:color="auto"/>
              <w:right w:val="single" w:sz="4" w:space="0" w:color="auto"/>
            </w:tcBorders>
            <w:shd w:val="clear" w:color="auto" w:fill="5B9BD5" w:themeFill="accent5"/>
          </w:tcPr>
          <w:p w14:paraId="758958BF"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1E921F"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7CD8771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75E9B2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731EA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6CC83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2489E2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E7E0E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AD157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1CDAC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02FE9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EE5E1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99D8EA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754EE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61491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E3DC85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3C0C1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A8E80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DA69A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136" w:type="dxa"/>
            <w:gridSpan w:val="8"/>
            <w:tcBorders>
              <w:top w:val="single" w:sz="4" w:space="0" w:color="auto"/>
              <w:left w:val="single" w:sz="4" w:space="0" w:color="auto"/>
              <w:bottom w:val="single" w:sz="4" w:space="0" w:color="auto"/>
              <w:right w:val="single" w:sz="4" w:space="0" w:color="auto"/>
            </w:tcBorders>
            <w:shd w:val="clear" w:color="auto" w:fill="5B9BD5" w:themeFill="accent5"/>
          </w:tcPr>
          <w:p w14:paraId="1113F121"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vMerge/>
            <w:tcBorders>
              <w:left w:val="single" w:sz="4" w:space="0" w:color="auto"/>
              <w:right w:val="single" w:sz="4" w:space="0" w:color="auto"/>
            </w:tcBorders>
          </w:tcPr>
          <w:p w14:paraId="4516412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r>
      <w:tr w:rsidR="00D87FE3" w:rsidRPr="001531A8" w14:paraId="75023CA2"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5F3619E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8B97A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465E2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97C32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A25C09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599D5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F61FF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364A1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7C5F12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C1755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BF03A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9FB622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BF229A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347BDA"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803D0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EB1FF6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3DA0AFD2" w14:textId="77777777" w:rsidR="00D87FE3" w:rsidRPr="002C1FA9" w:rsidRDefault="00D87FE3" w:rsidP="009156E9">
            <w:pPr>
              <w:overflowPunct/>
              <w:autoSpaceDE/>
              <w:autoSpaceDN/>
              <w:adjustRightInd/>
              <w:spacing w:after="0"/>
              <w:jc w:val="center"/>
              <w:textAlignment w:val="auto"/>
              <w:rPr>
                <w:rFonts w:asciiTheme="minorHAnsi" w:hAnsiTheme="minorHAnsi" w:cstheme="minorHAnsi"/>
                <w:sz w:val="10"/>
                <w:szCs w:val="10"/>
                <w:lang w:eastAsia="en-GB"/>
              </w:rPr>
            </w:pPr>
            <w:r w:rsidRPr="002C1FA9">
              <w:rPr>
                <w:rFonts w:asciiTheme="minorHAnsi" w:hAnsiTheme="minorHAnsi" w:cstheme="minorHAnsi"/>
                <w:sz w:val="10"/>
                <w:szCs w:val="10"/>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5885E02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F63D3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96840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52CFD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FD1F4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A610B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DCAE4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E16933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19778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0B167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6A85E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0A026F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B02C99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4FC57C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BF864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8EC1E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B1CE0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C38C56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FA778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C8783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B7DD3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ADA87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25E81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224610E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r>
      <w:tr w:rsidR="00D87FE3" w:rsidRPr="001531A8" w14:paraId="370BF803"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71DD1C3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A8F820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7D2F7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930D6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74DC3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31EB2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15F1B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7E77B3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6F80A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A6F73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67829A"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0A248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29814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F50657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A5171A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82E5D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5B7795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B5CB9A"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50AF1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15A88B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93A6E4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A659D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5D05DB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A8DD5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3FFAE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8868A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0322FDC0"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sidRPr="002C1FA9">
              <w:rPr>
                <w:rFonts w:asciiTheme="minorHAnsi" w:hAnsiTheme="minorHAnsi" w:cstheme="minorHAnsi"/>
                <w:sz w:val="10"/>
                <w:szCs w:val="10"/>
                <w:lang w:eastAsia="en-GB"/>
              </w:rPr>
              <w:t>No monitoring NDCCH</w:t>
            </w:r>
          </w:p>
        </w:tc>
        <w:tc>
          <w:tcPr>
            <w:tcW w:w="142" w:type="dxa"/>
            <w:tcBorders>
              <w:top w:val="single" w:sz="4" w:space="0" w:color="auto"/>
              <w:left w:val="single" w:sz="4" w:space="0" w:color="auto"/>
              <w:bottom w:val="single" w:sz="4" w:space="0" w:color="auto"/>
              <w:right w:val="single" w:sz="4" w:space="0" w:color="auto"/>
            </w:tcBorders>
          </w:tcPr>
          <w:p w14:paraId="706D5BA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61282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4D2F1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153D1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D433E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D7FB6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0D3CFF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DE301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EE8AC4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257D7A"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4B83D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0CC23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848BC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53F3478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r>
    </w:tbl>
    <w:p w14:paraId="61364921" w14:textId="77777777" w:rsidR="00D87FE3" w:rsidRDefault="00D87FE3" w:rsidP="00D87FE3">
      <w:pPr>
        <w:ind w:left="1134" w:hanging="283"/>
        <w:jc w:val="both"/>
      </w:pPr>
      <w:r>
        <w:rPr>
          <w:sz w:val="16"/>
          <w:szCs w:val="16"/>
        </w:rPr>
        <w:t>Note: The arrow pointing downwards “↓” refers to the earliest subframe from which the subsequent NPDCCH can be received.</w:t>
      </w:r>
    </w:p>
    <w:p w14:paraId="31ED429C" w14:textId="46ACAB4D" w:rsidR="00D87FE3" w:rsidRDefault="00D87FE3" w:rsidP="00F36862">
      <w:pPr>
        <w:jc w:val="both"/>
      </w:pPr>
      <w:r>
        <w:t xml:space="preserve">Beyond handling a scenario where all HARQ processes have been disabled, there is also a need for handling more complex scenarios where some of the HARQ processes have </w:t>
      </w:r>
      <w:r w:rsidR="001412D9">
        <w:t xml:space="preserve">their </w:t>
      </w:r>
      <w:r>
        <w:t>HARQ feedback enabled whereas some other ones have their HARQ feedback disabled.</w:t>
      </w:r>
      <w:r w:rsidR="002A6C3B">
        <w:t xml:space="preserve"> On this matter, the “endorsed wording” from RAN1# 110-bis cannot handle those </w:t>
      </w:r>
      <w:r w:rsidR="002A0210">
        <w:t>hybri</w:t>
      </w:r>
      <w:r w:rsidR="002A6C3B">
        <w:t xml:space="preserve">d enabling/disabling scenarios on its own, hence </w:t>
      </w:r>
      <w:r w:rsidR="008F1CA6">
        <w:t>the “endorsed wording”</w:t>
      </w:r>
      <w:r w:rsidR="002A6C3B">
        <w:t xml:space="preserve"> should be applied and combined with legacy statements.</w:t>
      </w:r>
    </w:p>
    <w:p w14:paraId="0B831761" w14:textId="2A6BF1D9" w:rsidR="002A6C3B" w:rsidRDefault="002A6C3B" w:rsidP="002A6C3B">
      <w:pPr>
        <w:pStyle w:val="Observation"/>
        <w:ind w:left="1701" w:hanging="1701"/>
      </w:pPr>
      <w:bookmarkStart w:id="41" w:name="_Toc131605177"/>
      <w:r>
        <w:t xml:space="preserve">The </w:t>
      </w:r>
      <w:r w:rsidR="00597160">
        <w:t>“</w:t>
      </w:r>
      <w:r>
        <w:t>scheduling restriction for NB-IoT</w:t>
      </w:r>
      <w:r w:rsidR="00597160">
        <w:t>”</w:t>
      </w:r>
      <w:r>
        <w:t xml:space="preserve"> endorsed in RAN1# 110-bis-e can handle a scenario where all HARQ processes have their HARQ feedback disabled. However, </w:t>
      </w:r>
      <w:r w:rsidR="00F43914">
        <w:t xml:space="preserve">it cannot </w:t>
      </w:r>
      <w:r>
        <w:t xml:space="preserve">handle </w:t>
      </w:r>
      <w:r w:rsidR="00F43914">
        <w:t xml:space="preserve">on its own </w:t>
      </w:r>
      <w:r w:rsidR="00597160">
        <w:t xml:space="preserve">more complex scenarios </w:t>
      </w:r>
      <w:r w:rsidR="00077F7E">
        <w:t>(i.e.,</w:t>
      </w:r>
      <w:r w:rsidR="00597160">
        <w:t xml:space="preserve"> </w:t>
      </w:r>
      <w:r>
        <w:t>“</w:t>
      </w:r>
      <w:r w:rsidR="002A0210">
        <w:t>hybrid</w:t>
      </w:r>
      <w:r>
        <w:t xml:space="preserve"> enabling/disabling scenario”</w:t>
      </w:r>
      <w:r w:rsidR="00077F7E">
        <w:t>)</w:t>
      </w:r>
      <w:r w:rsidR="00A62B0C">
        <w:t xml:space="preserve"> </w:t>
      </w:r>
      <w:r w:rsidR="00F43914">
        <w:t>and therefore</w:t>
      </w:r>
      <w:r w:rsidR="00597160">
        <w:t xml:space="preserve"> </w:t>
      </w:r>
      <w:r w:rsidR="00077F7E">
        <w:t>it</w:t>
      </w:r>
      <w:r w:rsidR="00597160">
        <w:t xml:space="preserve"> must </w:t>
      </w:r>
      <w:r w:rsidR="00597160" w:rsidRPr="00597160">
        <w:t>be applied and combined with legacy statements</w:t>
      </w:r>
      <w:r w:rsidR="00597160">
        <w:t>.</w:t>
      </w:r>
      <w:bookmarkEnd w:id="41"/>
    </w:p>
    <w:p w14:paraId="288A59CA" w14:textId="7C07075E" w:rsidR="00077F7E" w:rsidRDefault="002A0210" w:rsidP="00F36862">
      <w:pPr>
        <w:jc w:val="both"/>
      </w:pPr>
      <w:r>
        <w:t xml:space="preserve">During RAN1# 111, there was </w:t>
      </w:r>
      <w:r w:rsidR="0039286F">
        <w:t>a</w:t>
      </w:r>
      <w:r w:rsidR="001F4EE6">
        <w:t>n informal</w:t>
      </w:r>
      <w:r w:rsidR="0039286F">
        <w:t xml:space="preserve"> </w:t>
      </w:r>
      <w:r>
        <w:t xml:space="preserve">discussion </w:t>
      </w:r>
      <w:r w:rsidR="0039286F">
        <w:t xml:space="preserve">on this issue </w:t>
      </w:r>
      <w:r w:rsidR="00521102">
        <w:t>with a couple of Delegates from which</w:t>
      </w:r>
      <w:r>
        <w:t xml:space="preserve"> we started to identify the parts of the technical specifications that will have to be combined with the “</w:t>
      </w:r>
      <w:r w:rsidRPr="002A0210">
        <w:rPr>
          <w:i/>
          <w:iCs/>
        </w:rPr>
        <w:t>endorsed scheduling restriction from RAN1# 110-bis-e</w:t>
      </w:r>
      <w:r>
        <w:t>” to</w:t>
      </w:r>
      <w:r w:rsidR="00077F7E" w:rsidRPr="00077F7E">
        <w:t xml:space="preserve"> </w:t>
      </w:r>
      <w:r w:rsidR="00077F7E">
        <w:t>handle hybrid enabling/disabling scenarios accounting for</w:t>
      </w:r>
      <w:r w:rsidR="00487D14">
        <w:t>:</w:t>
      </w:r>
      <w:r>
        <w:t xml:space="preserve"> </w:t>
      </w:r>
      <w:r w:rsidR="00077F7E">
        <w:t>1) The additional “no-monitoring rule” when there is an NPUSCH Format 2 transmission, 2) T</w:t>
      </w:r>
      <w:r w:rsidR="00487D14">
        <w:t>he</w:t>
      </w:r>
      <w:r w:rsidR="00077F7E">
        <w:t xml:space="preserve"> avoid</w:t>
      </w:r>
      <w:r w:rsidR="00487D14">
        <w:t>ance of</w:t>
      </w:r>
      <w:r w:rsidR="00077F7E">
        <w:t xml:space="preserve"> a Tx/Rx issue, and 3) </w:t>
      </w:r>
      <w:r w:rsidR="00487D14">
        <w:t>Having</w:t>
      </w:r>
      <w:r w:rsidR="00077F7E">
        <w:t xml:space="preserve"> time for re-tunning (UL-to-DL) when there is an NPUSCH Format 2 transmission. </w:t>
      </w:r>
      <w:r w:rsidR="00CE316A">
        <w:t xml:space="preserve">As a follow-up on it, </w:t>
      </w:r>
      <w:r w:rsidR="00077F7E">
        <w:t>Table 3 summarizes the identified clauses:</w:t>
      </w:r>
    </w:p>
    <w:p w14:paraId="6941C75E" w14:textId="3ECF61AA" w:rsidR="00DB5E54" w:rsidRPr="00DB5E54" w:rsidRDefault="00DB5E54" w:rsidP="00DB5E54">
      <w:pPr>
        <w:jc w:val="center"/>
        <w:rPr>
          <w:sz w:val="16"/>
          <w:szCs w:val="16"/>
        </w:rPr>
      </w:pPr>
      <w:r w:rsidRPr="00A87D48">
        <w:rPr>
          <w:sz w:val="16"/>
          <w:szCs w:val="16"/>
        </w:rPr>
        <w:t xml:space="preserve">Table </w:t>
      </w:r>
      <w:r>
        <w:rPr>
          <w:sz w:val="16"/>
          <w:szCs w:val="16"/>
        </w:rPr>
        <w:t xml:space="preserve">3 </w:t>
      </w:r>
      <w:r w:rsidR="00180F72" w:rsidRPr="00180F72">
        <w:rPr>
          <w:sz w:val="16"/>
          <w:szCs w:val="16"/>
        </w:rPr>
        <w:t>Complementary legacy statements for the “scheduling restriction of NB-IoT” to handle more complex scenarios</w:t>
      </w:r>
      <w:r w:rsidR="00180F72">
        <w:rPr>
          <w:sz w:val="16"/>
          <w:szCs w:val="16"/>
        </w:rPr>
        <w:t xml:space="preserve"> (i.e., </w:t>
      </w:r>
      <w:r w:rsidR="00180F72" w:rsidRPr="00180F72">
        <w:rPr>
          <w:sz w:val="16"/>
          <w:szCs w:val="16"/>
        </w:rPr>
        <w:t>“hybrid enabling/disabling HARQ feedback scenarios”</w:t>
      </w:r>
      <w:r w:rsidR="00180F72">
        <w:rPr>
          <w:sz w:val="16"/>
          <w:szCs w:val="16"/>
        </w:rPr>
        <w:t>).</w:t>
      </w:r>
    </w:p>
    <w:tbl>
      <w:tblPr>
        <w:tblStyle w:val="TableGrid"/>
        <w:tblW w:w="0" w:type="auto"/>
        <w:tblLook w:val="04A0" w:firstRow="1" w:lastRow="0" w:firstColumn="1" w:lastColumn="0" w:noHBand="0" w:noVBand="1"/>
      </w:tblPr>
      <w:tblGrid>
        <w:gridCol w:w="5949"/>
        <w:gridCol w:w="3680"/>
      </w:tblGrid>
      <w:tr w:rsidR="00077F7E" w14:paraId="4F00CADF" w14:textId="77777777" w:rsidTr="00135872">
        <w:tc>
          <w:tcPr>
            <w:tcW w:w="5949" w:type="dxa"/>
          </w:tcPr>
          <w:p w14:paraId="69BD5363" w14:textId="460CFB74" w:rsidR="00077F7E" w:rsidRPr="006973EF" w:rsidRDefault="006973EF" w:rsidP="006973EF">
            <w:pPr>
              <w:jc w:val="center"/>
              <w:rPr>
                <w:b/>
                <w:bCs/>
                <w:sz w:val="16"/>
                <w:szCs w:val="16"/>
                <w:lang w:val="en-US" w:eastAsia="zh-CN"/>
              </w:rPr>
            </w:pPr>
            <w:r w:rsidRPr="006973EF">
              <w:rPr>
                <w:b/>
                <w:bCs/>
                <w:sz w:val="16"/>
                <w:szCs w:val="16"/>
                <w:lang w:val="en-US" w:eastAsia="zh-CN"/>
              </w:rPr>
              <w:t xml:space="preserve">Complementary legacy statements for the “scheduling restriction of NB-IoT” to handle “hybrid enabling/disabling </w:t>
            </w:r>
            <w:r w:rsidR="00180F72">
              <w:rPr>
                <w:b/>
                <w:bCs/>
                <w:sz w:val="16"/>
                <w:szCs w:val="16"/>
                <w:lang w:val="en-US" w:eastAsia="zh-CN"/>
              </w:rPr>
              <w:t xml:space="preserve">HARQ feedback </w:t>
            </w:r>
            <w:r w:rsidRPr="006973EF">
              <w:rPr>
                <w:b/>
                <w:bCs/>
                <w:sz w:val="16"/>
                <w:szCs w:val="16"/>
                <w:lang w:val="en-US" w:eastAsia="zh-CN"/>
              </w:rPr>
              <w:t>scenario</w:t>
            </w:r>
            <w:r w:rsidR="00180F72">
              <w:rPr>
                <w:b/>
                <w:bCs/>
                <w:sz w:val="16"/>
                <w:szCs w:val="16"/>
                <w:lang w:val="en-US" w:eastAsia="zh-CN"/>
              </w:rPr>
              <w:t>s</w:t>
            </w:r>
            <w:r w:rsidRPr="006973EF">
              <w:rPr>
                <w:b/>
                <w:bCs/>
                <w:sz w:val="16"/>
                <w:szCs w:val="16"/>
                <w:lang w:val="en-US" w:eastAsia="zh-CN"/>
              </w:rPr>
              <w:t>”</w:t>
            </w:r>
          </w:p>
        </w:tc>
        <w:tc>
          <w:tcPr>
            <w:tcW w:w="3680" w:type="dxa"/>
          </w:tcPr>
          <w:p w14:paraId="1F34FDFE" w14:textId="7581528D" w:rsidR="00077F7E" w:rsidRPr="006973EF" w:rsidRDefault="00077F7E" w:rsidP="006973EF">
            <w:pPr>
              <w:jc w:val="center"/>
              <w:rPr>
                <w:b/>
                <w:bCs/>
                <w:sz w:val="16"/>
                <w:szCs w:val="16"/>
                <w:lang w:val="en-US" w:eastAsia="zh-CN"/>
              </w:rPr>
            </w:pPr>
            <w:r w:rsidRPr="006973EF">
              <w:rPr>
                <w:b/>
                <w:bCs/>
                <w:sz w:val="16"/>
                <w:szCs w:val="16"/>
                <w:lang w:val="en-US" w:eastAsia="zh-CN"/>
              </w:rPr>
              <w:t>Clause and Technical Specification</w:t>
            </w:r>
          </w:p>
        </w:tc>
      </w:tr>
      <w:tr w:rsidR="00077F7E" w14:paraId="783C8CEF" w14:textId="77777777" w:rsidTr="00135872">
        <w:tc>
          <w:tcPr>
            <w:tcW w:w="5949" w:type="dxa"/>
          </w:tcPr>
          <w:p w14:paraId="6C739F6E" w14:textId="3A613357" w:rsidR="00077F7E" w:rsidRPr="00543FA9" w:rsidRDefault="00543FA9" w:rsidP="00D0789D">
            <w:pPr>
              <w:rPr>
                <w:sz w:val="16"/>
                <w:szCs w:val="16"/>
                <w:lang w:val="en-US" w:eastAsia="zh-CN"/>
              </w:rPr>
            </w:pPr>
            <w:r w:rsidRPr="00543FA9">
              <w:rPr>
                <w:sz w:val="16"/>
                <w:szCs w:val="16"/>
              </w:rPr>
              <w:t>1) An additional “no-monitoring rule” when there is an NPUSCH Format 2 transmission</w:t>
            </w:r>
          </w:p>
        </w:tc>
        <w:tc>
          <w:tcPr>
            <w:tcW w:w="3680" w:type="dxa"/>
          </w:tcPr>
          <w:p w14:paraId="2AB837AC" w14:textId="4D243FC7" w:rsidR="00077F7E" w:rsidRPr="00543FA9" w:rsidRDefault="00543FA9" w:rsidP="00D0789D">
            <w:pPr>
              <w:rPr>
                <w:sz w:val="16"/>
                <w:szCs w:val="16"/>
                <w:lang w:val="en-US" w:eastAsia="zh-CN"/>
              </w:rPr>
            </w:pPr>
            <w:r w:rsidRPr="00543FA9">
              <w:rPr>
                <w:sz w:val="16"/>
                <w:szCs w:val="16"/>
                <w:lang w:val="en-US"/>
              </w:rPr>
              <w:t>Clause 16.6 of TS 36.213</w:t>
            </w:r>
          </w:p>
        </w:tc>
      </w:tr>
      <w:tr w:rsidR="00077F7E" w14:paraId="78E7B507" w14:textId="77777777" w:rsidTr="00135872">
        <w:tc>
          <w:tcPr>
            <w:tcW w:w="5949" w:type="dxa"/>
          </w:tcPr>
          <w:p w14:paraId="45F7A9A8" w14:textId="017FC37D" w:rsidR="00077F7E" w:rsidRPr="00152E21" w:rsidRDefault="00543FA9" w:rsidP="00D0789D">
            <w:pPr>
              <w:rPr>
                <w:sz w:val="16"/>
                <w:szCs w:val="16"/>
              </w:rPr>
            </w:pPr>
            <w:r w:rsidRPr="00543FA9">
              <w:rPr>
                <w:sz w:val="16"/>
                <w:szCs w:val="16"/>
              </w:rPr>
              <w:t xml:space="preserve">2) </w:t>
            </w:r>
            <w:r w:rsidR="00B227EF">
              <w:rPr>
                <w:sz w:val="16"/>
                <w:szCs w:val="16"/>
              </w:rPr>
              <w:t>A</w:t>
            </w:r>
            <w:r w:rsidRPr="00543FA9">
              <w:rPr>
                <w:sz w:val="16"/>
                <w:szCs w:val="16"/>
              </w:rPr>
              <w:t>void</w:t>
            </w:r>
            <w:r w:rsidR="00B227EF">
              <w:rPr>
                <w:sz w:val="16"/>
                <w:szCs w:val="16"/>
              </w:rPr>
              <w:t>ance of</w:t>
            </w:r>
            <w:r w:rsidRPr="00543FA9">
              <w:rPr>
                <w:sz w:val="16"/>
                <w:szCs w:val="16"/>
              </w:rPr>
              <w:t xml:space="preserve"> a Tx/Rx issue</w:t>
            </w:r>
            <w:r>
              <w:rPr>
                <w:sz w:val="16"/>
                <w:szCs w:val="16"/>
              </w:rPr>
              <w:t xml:space="preserve">: </w:t>
            </w:r>
            <w:r w:rsidR="007D4866" w:rsidRPr="007D4866">
              <w:rPr>
                <w:sz w:val="16"/>
                <w:szCs w:val="16"/>
              </w:rPr>
              <w:t>half-duplex FDD operation</w:t>
            </w:r>
            <w:r w:rsidR="007D4866">
              <w:rPr>
                <w:sz w:val="16"/>
                <w:szCs w:val="16"/>
              </w:rPr>
              <w:t xml:space="preserve"> for </w:t>
            </w:r>
            <w:r w:rsidR="007D4866" w:rsidRPr="007D4866">
              <w:rPr>
                <w:sz w:val="16"/>
                <w:szCs w:val="16"/>
              </w:rPr>
              <w:t>Frame structure type 1</w:t>
            </w:r>
          </w:p>
        </w:tc>
        <w:tc>
          <w:tcPr>
            <w:tcW w:w="3680" w:type="dxa"/>
          </w:tcPr>
          <w:p w14:paraId="49345D2F" w14:textId="4717853D" w:rsidR="00077F7E" w:rsidRPr="00543FA9" w:rsidRDefault="00543FA9" w:rsidP="00D0789D">
            <w:pPr>
              <w:rPr>
                <w:sz w:val="16"/>
                <w:szCs w:val="16"/>
                <w:lang w:val="en-US" w:eastAsia="zh-CN"/>
              </w:rPr>
            </w:pPr>
            <w:r w:rsidRPr="00543FA9">
              <w:rPr>
                <w:sz w:val="16"/>
                <w:szCs w:val="16"/>
                <w:lang w:val="en-US" w:eastAsia="zh-CN"/>
              </w:rPr>
              <w:t xml:space="preserve">Clause </w:t>
            </w:r>
            <w:r w:rsidR="007D4866">
              <w:rPr>
                <w:sz w:val="16"/>
                <w:szCs w:val="16"/>
                <w:lang w:val="en-US" w:eastAsia="zh-CN"/>
              </w:rPr>
              <w:t>4</w:t>
            </w:r>
            <w:r w:rsidR="00152E21" w:rsidRPr="00543FA9">
              <w:rPr>
                <w:sz w:val="16"/>
                <w:szCs w:val="16"/>
                <w:lang w:val="en-US" w:eastAsia="zh-CN"/>
              </w:rPr>
              <w:t>.</w:t>
            </w:r>
            <w:r w:rsidR="007D4866">
              <w:rPr>
                <w:sz w:val="16"/>
                <w:szCs w:val="16"/>
                <w:lang w:val="en-US" w:eastAsia="zh-CN"/>
              </w:rPr>
              <w:t>1</w:t>
            </w:r>
            <w:r w:rsidR="00152E21" w:rsidRPr="00543FA9">
              <w:rPr>
                <w:sz w:val="16"/>
                <w:szCs w:val="16"/>
                <w:lang w:val="en-US" w:eastAsia="zh-CN"/>
              </w:rPr>
              <w:t xml:space="preserve"> of TS 36.</w:t>
            </w:r>
            <w:r w:rsidR="007D4866">
              <w:rPr>
                <w:sz w:val="16"/>
                <w:szCs w:val="16"/>
                <w:lang w:val="en-US" w:eastAsia="zh-CN"/>
              </w:rPr>
              <w:t>211</w:t>
            </w:r>
          </w:p>
        </w:tc>
      </w:tr>
      <w:tr w:rsidR="00077F7E" w14:paraId="3BC51461" w14:textId="77777777" w:rsidTr="00135872">
        <w:tc>
          <w:tcPr>
            <w:tcW w:w="5949" w:type="dxa"/>
          </w:tcPr>
          <w:p w14:paraId="6C18CF64" w14:textId="2EF0C6E3" w:rsidR="00077F7E" w:rsidRPr="00543FA9" w:rsidRDefault="00543FA9" w:rsidP="00D0789D">
            <w:pPr>
              <w:rPr>
                <w:sz w:val="16"/>
                <w:szCs w:val="16"/>
                <w:lang w:val="en-US" w:eastAsia="zh-CN"/>
              </w:rPr>
            </w:pPr>
            <w:r w:rsidRPr="00543FA9">
              <w:rPr>
                <w:sz w:val="16"/>
                <w:szCs w:val="16"/>
              </w:rPr>
              <w:t xml:space="preserve">3) </w:t>
            </w:r>
            <w:r w:rsidR="00B227EF">
              <w:rPr>
                <w:sz w:val="16"/>
                <w:szCs w:val="16"/>
              </w:rPr>
              <w:t>H</w:t>
            </w:r>
            <w:r w:rsidRPr="00543FA9">
              <w:rPr>
                <w:sz w:val="16"/>
                <w:szCs w:val="16"/>
              </w:rPr>
              <w:t>av</w:t>
            </w:r>
            <w:r w:rsidR="00B227EF">
              <w:rPr>
                <w:sz w:val="16"/>
                <w:szCs w:val="16"/>
              </w:rPr>
              <w:t>ing</w:t>
            </w:r>
            <w:r w:rsidRPr="00543FA9">
              <w:rPr>
                <w:sz w:val="16"/>
                <w:szCs w:val="16"/>
              </w:rPr>
              <w:t xml:space="preserve"> time for re-tunning (UL-to-DL) when there is an NPUSCH Format 2 transmission</w:t>
            </w:r>
            <w:r w:rsidR="00B227EF">
              <w:rPr>
                <w:sz w:val="16"/>
                <w:szCs w:val="16"/>
              </w:rPr>
              <w:t>:</w:t>
            </w:r>
            <w:r w:rsidR="00A00F1A" w:rsidRPr="00543FA9">
              <w:rPr>
                <w:sz w:val="16"/>
                <w:szCs w:val="16"/>
              </w:rPr>
              <w:t xml:space="preserve"> “</w:t>
            </w:r>
            <w:r w:rsidR="00A00F1A" w:rsidRPr="00A00F1A">
              <w:rPr>
                <w:sz w:val="16"/>
                <w:szCs w:val="16"/>
              </w:rPr>
              <w:t>half-duplex guard subframe</w:t>
            </w:r>
            <w:r w:rsidR="00A00F1A" w:rsidRPr="00543FA9">
              <w:rPr>
                <w:sz w:val="16"/>
                <w:szCs w:val="16"/>
              </w:rPr>
              <w:t>”</w:t>
            </w:r>
            <w:r w:rsidR="00A00F1A" w:rsidRPr="00A00F1A">
              <w:rPr>
                <w:sz w:val="16"/>
                <w:szCs w:val="16"/>
              </w:rPr>
              <w:t xml:space="preserve"> </w:t>
            </w:r>
            <w:r w:rsidR="00A00F1A">
              <w:rPr>
                <w:sz w:val="16"/>
                <w:szCs w:val="16"/>
              </w:rPr>
              <w:t xml:space="preserve">for </w:t>
            </w:r>
            <w:r w:rsidR="00152E21">
              <w:rPr>
                <w:sz w:val="16"/>
                <w:szCs w:val="16"/>
              </w:rPr>
              <w:t>T</w:t>
            </w:r>
            <w:r w:rsidR="00152E21" w:rsidRPr="00543FA9">
              <w:rPr>
                <w:sz w:val="16"/>
                <w:szCs w:val="16"/>
              </w:rPr>
              <w:t>ype-B half-duplex FDD operation</w:t>
            </w:r>
          </w:p>
        </w:tc>
        <w:tc>
          <w:tcPr>
            <w:tcW w:w="3680" w:type="dxa"/>
          </w:tcPr>
          <w:p w14:paraId="0ED9274B" w14:textId="52A1738A" w:rsidR="00152E21" w:rsidRPr="00543FA9" w:rsidRDefault="00543FA9" w:rsidP="00D0789D">
            <w:pPr>
              <w:rPr>
                <w:sz w:val="16"/>
                <w:szCs w:val="16"/>
                <w:lang w:val="en-US" w:eastAsia="zh-CN"/>
              </w:rPr>
            </w:pPr>
            <w:r w:rsidRPr="00543FA9">
              <w:rPr>
                <w:sz w:val="16"/>
                <w:szCs w:val="16"/>
                <w:lang w:val="en-US" w:eastAsia="zh-CN"/>
              </w:rPr>
              <w:t>Clause</w:t>
            </w:r>
            <w:r w:rsidR="00B455E8">
              <w:rPr>
                <w:sz w:val="16"/>
                <w:szCs w:val="16"/>
                <w:lang w:val="en-US" w:eastAsia="zh-CN"/>
              </w:rPr>
              <w:t>s</w:t>
            </w:r>
            <w:r w:rsidR="00152E21">
              <w:rPr>
                <w:sz w:val="16"/>
                <w:szCs w:val="16"/>
                <w:lang w:val="en-US" w:eastAsia="zh-CN"/>
              </w:rPr>
              <w:t xml:space="preserve"> </w:t>
            </w:r>
            <w:r w:rsidR="00B455E8">
              <w:rPr>
                <w:sz w:val="16"/>
                <w:szCs w:val="16"/>
                <w:lang w:val="en-US" w:eastAsia="zh-CN"/>
              </w:rPr>
              <w:t xml:space="preserve">6.2.5, </w:t>
            </w:r>
            <w:r w:rsidR="00152E21" w:rsidRPr="00543FA9">
              <w:rPr>
                <w:sz w:val="16"/>
                <w:szCs w:val="16"/>
                <w:lang w:val="en-US" w:eastAsia="zh-CN"/>
              </w:rPr>
              <w:t>10.2.2.3 of TS 36.211</w:t>
            </w:r>
          </w:p>
        </w:tc>
      </w:tr>
    </w:tbl>
    <w:p w14:paraId="6361C9D6" w14:textId="77777777" w:rsidR="00DB5E54" w:rsidRDefault="00DB5E54" w:rsidP="00F36862">
      <w:pPr>
        <w:jc w:val="both"/>
      </w:pPr>
    </w:p>
    <w:p w14:paraId="43B60508" w14:textId="583DF965" w:rsidR="00F54174" w:rsidRDefault="002A347F" w:rsidP="00F36862">
      <w:pPr>
        <w:jc w:val="both"/>
      </w:pPr>
      <w:r>
        <w:t>The diagram below show</w:t>
      </w:r>
      <w:r w:rsidR="00B70669">
        <w:t>s</w:t>
      </w:r>
      <w:r>
        <w:t xml:space="preserve"> how the </w:t>
      </w:r>
      <w:r w:rsidRPr="002A347F">
        <w:t xml:space="preserve">“scheduling restriction for NB-IoT” endorsed in RAN1# 110-bis-e can handle </w:t>
      </w:r>
      <w:r>
        <w:t xml:space="preserve">a </w:t>
      </w:r>
      <w:r w:rsidRPr="002A347F">
        <w:t xml:space="preserve">“hybrid enabling/disabling </w:t>
      </w:r>
      <w:r>
        <w:t xml:space="preserve">HARQ feedback </w:t>
      </w:r>
      <w:r w:rsidRPr="002A347F">
        <w:t xml:space="preserve">scenario” </w:t>
      </w:r>
      <w:r>
        <w:t>when</w:t>
      </w:r>
      <w:r w:rsidRPr="002A347F">
        <w:t xml:space="preserve"> </w:t>
      </w:r>
      <w:r>
        <w:t xml:space="preserve">properly </w:t>
      </w:r>
      <w:r w:rsidRPr="002A347F">
        <w:t xml:space="preserve">applied and combined with </w:t>
      </w:r>
      <w:r>
        <w:t xml:space="preserve">the </w:t>
      </w:r>
      <w:r w:rsidRPr="002A347F">
        <w:t xml:space="preserve">legacy </w:t>
      </w:r>
      <w:r w:rsidR="00B70669">
        <w:t>procedures in the clauses</w:t>
      </w:r>
      <w:r>
        <w:t xml:space="preserve"> summarized in Table 3.</w:t>
      </w:r>
    </w:p>
    <w:p w14:paraId="6214F382" w14:textId="6F56F2A8" w:rsidR="002A347F" w:rsidRPr="002E5AEA" w:rsidRDefault="002E5AEA" w:rsidP="00135872">
      <w:pPr>
        <w:pStyle w:val="ListParagraph"/>
        <w:numPr>
          <w:ilvl w:val="0"/>
          <w:numId w:val="27"/>
        </w:numPr>
        <w:jc w:val="both"/>
      </w:pPr>
      <w:r w:rsidRPr="002E5AEA">
        <w:rPr>
          <w:lang w:val="en-US"/>
        </w:rPr>
        <w:lastRenderedPageBreak/>
        <w:t>“Scheduling Restriction” when the 1st HARQ process has “HARQ feedback” disabled and the 2nd HARQ process has “HARQ feedback” enabled.</w:t>
      </w:r>
    </w:p>
    <w:p w14:paraId="75A7FA15" w14:textId="4831FCED" w:rsidR="002E5AEA" w:rsidRDefault="002E5AEA" w:rsidP="002E5AEA">
      <w:pPr>
        <w:pStyle w:val="ListParagraph"/>
        <w:jc w:val="both"/>
        <w:rPr>
          <w:lang w:val="en-US"/>
        </w:rPr>
      </w:pPr>
    </w:p>
    <w:p w14:paraId="44AA648C" w14:textId="5CFE4D70" w:rsidR="002E5AEA" w:rsidRDefault="002E5AEA" w:rsidP="002E5AEA">
      <w:pPr>
        <w:ind w:firstLine="567"/>
        <w:jc w:val="center"/>
        <w:rPr>
          <w:sz w:val="16"/>
          <w:szCs w:val="16"/>
        </w:rPr>
      </w:pPr>
      <w:r w:rsidRPr="00A87D48">
        <w:rPr>
          <w:sz w:val="16"/>
          <w:szCs w:val="16"/>
        </w:rPr>
        <w:t xml:space="preserve">Table </w:t>
      </w:r>
      <w:r w:rsidR="00AE41D4">
        <w:rPr>
          <w:sz w:val="16"/>
          <w:szCs w:val="16"/>
        </w:rPr>
        <w:t>4</w:t>
      </w:r>
      <w:r>
        <w:rPr>
          <w:sz w:val="16"/>
          <w:szCs w:val="16"/>
        </w:rPr>
        <w:t xml:space="preserve"> Endorsed wording b</w:t>
      </w:r>
      <w:r w:rsidRPr="00424E64">
        <w:rPr>
          <w:sz w:val="16"/>
          <w:szCs w:val="16"/>
        </w:rPr>
        <w:t xml:space="preserve">ehaviour </w:t>
      </w:r>
      <w:r w:rsidR="009121E1">
        <w:rPr>
          <w:sz w:val="16"/>
          <w:szCs w:val="16"/>
        </w:rPr>
        <w:t xml:space="preserve">when combined with legacy rules </w:t>
      </w:r>
      <w:r>
        <w:rPr>
          <w:sz w:val="16"/>
          <w:szCs w:val="16"/>
        </w:rPr>
        <w:t xml:space="preserve">in a scenario with </w:t>
      </w:r>
      <w:r w:rsidRPr="00424E64">
        <w:rPr>
          <w:sz w:val="16"/>
          <w:szCs w:val="16"/>
        </w:rPr>
        <w:t xml:space="preserve">two HARQ processes </w:t>
      </w:r>
      <w:r>
        <w:rPr>
          <w:sz w:val="16"/>
          <w:szCs w:val="16"/>
        </w:rPr>
        <w:t xml:space="preserve">in use, where </w:t>
      </w:r>
      <w:r w:rsidRPr="004113BF">
        <w:rPr>
          <w:sz w:val="16"/>
          <w:szCs w:val="16"/>
        </w:rPr>
        <w:t>the 1</w:t>
      </w:r>
      <w:r w:rsidRPr="004113BF">
        <w:rPr>
          <w:sz w:val="16"/>
          <w:szCs w:val="16"/>
          <w:vertAlign w:val="superscript"/>
        </w:rPr>
        <w:t>st</w:t>
      </w:r>
      <w:r w:rsidRPr="004113BF">
        <w:rPr>
          <w:sz w:val="16"/>
          <w:szCs w:val="16"/>
        </w:rPr>
        <w:t xml:space="preserve"> HARQ process has “HARQ feedback” </w:t>
      </w:r>
      <w:r>
        <w:rPr>
          <w:sz w:val="16"/>
          <w:szCs w:val="16"/>
        </w:rPr>
        <w:t>dis</w:t>
      </w:r>
      <w:r w:rsidRPr="004113BF">
        <w:rPr>
          <w:sz w:val="16"/>
          <w:szCs w:val="16"/>
        </w:rPr>
        <w:t>abled and the 2</w:t>
      </w:r>
      <w:r w:rsidRPr="004113BF">
        <w:rPr>
          <w:sz w:val="16"/>
          <w:szCs w:val="16"/>
          <w:vertAlign w:val="superscript"/>
        </w:rPr>
        <w:t>nd</w:t>
      </w:r>
      <w:r w:rsidRPr="004113BF">
        <w:rPr>
          <w:sz w:val="16"/>
          <w:szCs w:val="16"/>
        </w:rPr>
        <w:t xml:space="preserve"> HARQ process has “HARQ feedback” </w:t>
      </w:r>
      <w:r>
        <w:rPr>
          <w:sz w:val="16"/>
          <w:szCs w:val="16"/>
        </w:rPr>
        <w:t>en</w:t>
      </w:r>
      <w:r w:rsidRPr="004113BF">
        <w:rPr>
          <w:sz w:val="16"/>
          <w:szCs w:val="16"/>
        </w:rPr>
        <w:t>abled</w:t>
      </w:r>
    </w:p>
    <w:tbl>
      <w:tblPr>
        <w:tblW w:w="7912"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CB6045" w:rsidRPr="001531A8" w14:paraId="5D54F53E" w14:textId="77777777" w:rsidTr="007D4866">
        <w:trPr>
          <w:jc w:val="center"/>
        </w:trPr>
        <w:tc>
          <w:tcPr>
            <w:tcW w:w="670" w:type="dxa"/>
          </w:tcPr>
          <w:p w14:paraId="75B51F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9363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5960A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DCBDC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696B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5224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4495C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A32721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4FE0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57257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D4606D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28195E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60046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959C3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96B7A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1175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1E8346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2FA79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3E1B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0B047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A6490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4BA1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721D5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DBCF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C451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6DC6C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6FF2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7AD43F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D141A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5C3CB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922C6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ABDF8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F16B3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AAAD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D9060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CA16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CB87F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442B572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val="restart"/>
            <w:tcBorders>
              <w:top w:val="single" w:sz="4" w:space="0" w:color="auto"/>
              <w:left w:val="single" w:sz="4" w:space="0" w:color="auto"/>
              <w:right w:val="single" w:sz="4" w:space="0" w:color="auto"/>
            </w:tcBorders>
            <w:textDirection w:val="btLr"/>
          </w:tcPr>
          <w:p w14:paraId="4DBA95BB" w14:textId="17B6BD0D" w:rsidR="00CB6045" w:rsidRPr="001531A8" w:rsidRDefault="007D4866" w:rsidP="007D4866">
            <w:pPr>
              <w:overflowPunct/>
              <w:autoSpaceDE/>
              <w:autoSpaceDN/>
              <w:adjustRightInd/>
              <w:spacing w:after="0"/>
              <w:ind w:left="113" w:right="113"/>
              <w:textAlignment w:val="auto"/>
              <w:rPr>
                <w:rFonts w:asciiTheme="minorHAnsi" w:hAnsiTheme="minorHAnsi" w:cstheme="minorHAnsi"/>
                <w:sz w:val="11"/>
                <w:szCs w:val="11"/>
                <w:lang w:eastAsia="en-GB"/>
              </w:rPr>
            </w:pPr>
            <w:r>
              <w:rPr>
                <w:rFonts w:asciiTheme="minorHAnsi" w:hAnsiTheme="minorHAnsi" w:cstheme="minorHAnsi"/>
                <w:color w:val="FF0000"/>
                <w:sz w:val="12"/>
                <w:szCs w:val="12"/>
                <w:lang w:eastAsia="en-GB"/>
              </w:rPr>
              <w:t>Half-duplex FDD operation</w:t>
            </w:r>
            <w:r w:rsidRPr="00CB6045">
              <w:rPr>
                <w:rFonts w:asciiTheme="minorHAnsi" w:hAnsiTheme="minorHAnsi" w:cstheme="minorHAnsi"/>
                <w:color w:val="FF0000"/>
                <w:sz w:val="12"/>
                <w:szCs w:val="12"/>
                <w:lang w:eastAsia="en-GB"/>
              </w:rPr>
              <w:t xml:space="preserve"> </w:t>
            </w:r>
            <w:r w:rsidRPr="00A00F1A">
              <w:rPr>
                <w:rFonts w:asciiTheme="minorHAnsi" w:hAnsiTheme="minorHAnsi" w:cstheme="minorHAnsi"/>
                <w:color w:val="FF0000"/>
                <w:sz w:val="12"/>
                <w:szCs w:val="12"/>
                <w:lang w:eastAsia="en-GB"/>
              </w:rPr>
              <w:t xml:space="preserve">Clause </w:t>
            </w:r>
            <w:r>
              <w:rPr>
                <w:rFonts w:asciiTheme="minorHAnsi" w:hAnsiTheme="minorHAnsi" w:cstheme="minorHAnsi"/>
                <w:color w:val="FF0000"/>
                <w:sz w:val="12"/>
                <w:szCs w:val="12"/>
                <w:lang w:eastAsia="en-GB"/>
              </w:rPr>
              <w:t>4.1</w:t>
            </w:r>
            <w:r w:rsidRPr="00A00F1A">
              <w:rPr>
                <w:rFonts w:asciiTheme="minorHAnsi" w:hAnsiTheme="minorHAnsi" w:cstheme="minorHAnsi"/>
                <w:color w:val="FF0000"/>
                <w:sz w:val="12"/>
                <w:szCs w:val="12"/>
                <w:lang w:eastAsia="en-GB"/>
              </w:rPr>
              <w:t xml:space="preserve"> of TS 36.211</w:t>
            </w:r>
          </w:p>
        </w:tc>
        <w:tc>
          <w:tcPr>
            <w:tcW w:w="142" w:type="dxa"/>
            <w:vMerge w:val="restart"/>
            <w:tcBorders>
              <w:top w:val="single" w:sz="4" w:space="0" w:color="auto"/>
              <w:left w:val="single" w:sz="4" w:space="0" w:color="auto"/>
              <w:right w:val="single" w:sz="4" w:space="0" w:color="auto"/>
            </w:tcBorders>
            <w:textDirection w:val="btLr"/>
          </w:tcPr>
          <w:p w14:paraId="0A0F13BC" w14:textId="1ED57868" w:rsidR="00CB6045" w:rsidRPr="00CB6045" w:rsidRDefault="00CB6045" w:rsidP="00A00F1A">
            <w:pPr>
              <w:spacing w:after="0"/>
              <w:ind w:left="113" w:right="113"/>
              <w:jc w:val="center"/>
              <w:rPr>
                <w:rFonts w:asciiTheme="minorHAnsi" w:hAnsiTheme="minorHAnsi" w:cstheme="minorHAnsi"/>
                <w:color w:val="FF0000"/>
                <w:sz w:val="12"/>
                <w:szCs w:val="12"/>
                <w:lang w:eastAsia="en-GB"/>
              </w:rPr>
            </w:pPr>
            <w:r w:rsidRPr="00CB6045">
              <w:rPr>
                <w:rFonts w:asciiTheme="minorHAnsi" w:hAnsiTheme="minorHAnsi" w:cstheme="minorHAnsi"/>
                <w:color w:val="FF0000"/>
                <w:sz w:val="12"/>
                <w:szCs w:val="12"/>
                <w:lang w:eastAsia="en-GB"/>
              </w:rPr>
              <w:t xml:space="preserve">guard subframe </w:t>
            </w:r>
            <w:r w:rsidRPr="00A00F1A">
              <w:rPr>
                <w:rFonts w:asciiTheme="minorHAnsi" w:hAnsiTheme="minorHAnsi" w:cstheme="minorHAnsi"/>
                <w:color w:val="FF0000"/>
                <w:sz w:val="12"/>
                <w:szCs w:val="12"/>
                <w:lang w:eastAsia="en-GB"/>
              </w:rPr>
              <w:t>Clause</w:t>
            </w:r>
            <w:r w:rsidR="0042460B">
              <w:rPr>
                <w:rFonts w:asciiTheme="minorHAnsi" w:hAnsiTheme="minorHAnsi" w:cstheme="minorHAnsi"/>
                <w:color w:val="FF0000"/>
                <w:sz w:val="12"/>
                <w:szCs w:val="12"/>
                <w:lang w:eastAsia="en-GB"/>
              </w:rPr>
              <w:t>s</w:t>
            </w:r>
            <w:r w:rsidRPr="00A00F1A">
              <w:rPr>
                <w:rFonts w:asciiTheme="minorHAnsi" w:hAnsiTheme="minorHAnsi" w:cstheme="minorHAnsi"/>
                <w:color w:val="FF0000"/>
                <w:sz w:val="12"/>
                <w:szCs w:val="12"/>
                <w:lang w:eastAsia="en-GB"/>
              </w:rPr>
              <w:t xml:space="preserve"> </w:t>
            </w:r>
            <w:r w:rsidR="000B42B9">
              <w:rPr>
                <w:rFonts w:asciiTheme="minorHAnsi" w:hAnsiTheme="minorHAnsi" w:cstheme="minorHAnsi"/>
                <w:color w:val="FF0000"/>
                <w:sz w:val="12"/>
                <w:szCs w:val="12"/>
                <w:lang w:eastAsia="en-GB"/>
              </w:rPr>
              <w:t xml:space="preserve">6.2.5 &amp; </w:t>
            </w:r>
            <w:r w:rsidRPr="00A00F1A">
              <w:rPr>
                <w:rFonts w:asciiTheme="minorHAnsi" w:hAnsiTheme="minorHAnsi" w:cstheme="minorHAnsi"/>
                <w:color w:val="FF0000"/>
                <w:sz w:val="12"/>
                <w:szCs w:val="12"/>
                <w:lang w:eastAsia="en-GB"/>
              </w:rPr>
              <w:t>10.2.2.3 of TS 36.211</w:t>
            </w:r>
          </w:p>
        </w:tc>
        <w:tc>
          <w:tcPr>
            <w:tcW w:w="142" w:type="dxa"/>
            <w:tcBorders>
              <w:left w:val="single" w:sz="4" w:space="0" w:color="auto"/>
            </w:tcBorders>
          </w:tcPr>
          <w:p w14:paraId="7F74BC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7EFCA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B032E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9E32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02079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E942E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B79F9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271FBE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D9D8F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5651B8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2DCD7F1"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18B665C7" w14:textId="77777777" w:rsidTr="003D2EBC">
        <w:trPr>
          <w:jc w:val="center"/>
        </w:trPr>
        <w:tc>
          <w:tcPr>
            <w:tcW w:w="670" w:type="dxa"/>
          </w:tcPr>
          <w:p w14:paraId="528D92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489FA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2092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1B11A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4E19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3D3B7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D1F81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B4FEB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69CEE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644E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3384A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73DB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B67EC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2A74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BF90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09AC4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B236C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903476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D6D7B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1E622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6A7F7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BD0D0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AAA4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7301B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1525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5B6A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F22E54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8C308C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3452F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B5EDE8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18C18B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9C1F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81E14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7AD19C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C2696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51FE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9BEC9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3FD0B3D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448F84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50D88DE9" w14:textId="46B08B51" w:rsidR="00CB6045" w:rsidRPr="00CB6045" w:rsidRDefault="00CB6045" w:rsidP="00A00F1A">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1EC8F9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1BD6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FE9CE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D6C47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3C65B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1819A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9D815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771C9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9021E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172318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E1E260"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4F8F45EE" w14:textId="77777777" w:rsidTr="003D2EBC">
        <w:trPr>
          <w:jc w:val="center"/>
        </w:trPr>
        <w:tc>
          <w:tcPr>
            <w:tcW w:w="670" w:type="dxa"/>
          </w:tcPr>
          <w:p w14:paraId="3A53B0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AC810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DE06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39D5E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50770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F23C5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01299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A6A11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7DB6A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D52EB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6CDFB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D052A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FF368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ADB572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ABF82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5B700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E53BB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230DBD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76E5A1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81EF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DE5F5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FB88C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BC33A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E159DC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53940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634A4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256F5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2E405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681A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BE745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823B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2F585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A5C9F8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5FDD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C31AD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E9F29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0D4D9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1065C06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A929AD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5549F946" w14:textId="24E6F1B6" w:rsidR="00CB6045" w:rsidRPr="00CB6045" w:rsidRDefault="00CB6045" w:rsidP="00A00F1A">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11ECD8D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482F0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A405DA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256C30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842C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99A53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36504C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761F0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F91920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9D119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B93E14"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56B0D506" w14:textId="77777777" w:rsidTr="003D2EBC">
        <w:trPr>
          <w:jc w:val="center"/>
        </w:trPr>
        <w:tc>
          <w:tcPr>
            <w:tcW w:w="670" w:type="dxa"/>
          </w:tcPr>
          <w:p w14:paraId="6ECE20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CBBE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75B9A7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41D1E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1F2C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09FEB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7DB52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9B90F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15B1A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4DC7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6F35BB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1384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DF706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E921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AC6BE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DB3B7B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29A94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47BF5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835E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DD24B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ED5E43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A1994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821D9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B54F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BD2C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51E65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4FF86D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9E4555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AA109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4C517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4DE3AC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823B3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B25782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7804B1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CD64D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A2110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74F9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53859BD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47B833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009B2417" w14:textId="767B1095" w:rsidR="00CB6045" w:rsidRPr="00CB6045" w:rsidRDefault="00CB6045" w:rsidP="00A00F1A">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5AC441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0805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BE34C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FA950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34CB6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6BB9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C9C4C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8F82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9F90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8A75F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DCF507"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7AA328CA" w14:textId="77777777" w:rsidTr="003D2EBC">
        <w:trPr>
          <w:jc w:val="center"/>
        </w:trPr>
        <w:tc>
          <w:tcPr>
            <w:tcW w:w="670" w:type="dxa"/>
          </w:tcPr>
          <w:p w14:paraId="53AAA6C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CCE3A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4662D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49F45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30B1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513CF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16168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6BE73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928B4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F578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1B08A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27DAF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07151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C0B60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14C80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4A43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10585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419E2E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23E9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B460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E4E91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CF75A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E1F84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FE05B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2D51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AE0B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6ECE2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8B08A1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AF64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B75C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5ED8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A12DC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6517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3EF56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58378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55D1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61C7A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5534675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566D7E7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4199CA30" w14:textId="53555F63" w:rsidR="00CB6045" w:rsidRPr="00CB6045" w:rsidRDefault="00CB6045" w:rsidP="00A00F1A">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43EE72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A3A5C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A1C7B4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1B2D39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6B74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95FA65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7D18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1E9F4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D161E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A59F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BD58D85"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3F6C3E8C" w14:textId="77777777" w:rsidTr="003D2EBC">
        <w:trPr>
          <w:jc w:val="center"/>
        </w:trPr>
        <w:tc>
          <w:tcPr>
            <w:tcW w:w="670" w:type="dxa"/>
          </w:tcPr>
          <w:p w14:paraId="39E1C7D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5BB469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8FC2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13891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7E3B0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AC2E7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B7ECB9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563E1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9811E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F4A5B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851CB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2AA7E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BB4AA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92CA3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8702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67DFA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A0818D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ADF2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44D43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28ECA6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AF7ABA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80340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57CF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B594C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194C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97579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07CD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6D9B7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F2E8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D1F5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C100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747DC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E732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836CD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F2DB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D9D43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AE60F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54CA1B8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88DD3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23F57D01" w14:textId="4C9A0997" w:rsidR="00CB6045" w:rsidRPr="00A00F1A" w:rsidRDefault="00CB6045" w:rsidP="00A00F1A">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1BC958D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631DC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795E8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22C9D6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9FB7D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5D504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DDC06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2C39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B3CCF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C9F93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86B8223"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5F4476EC" w14:textId="77777777" w:rsidTr="00466600">
        <w:trPr>
          <w:jc w:val="center"/>
        </w:trPr>
        <w:tc>
          <w:tcPr>
            <w:tcW w:w="670" w:type="dxa"/>
          </w:tcPr>
          <w:p w14:paraId="275CD0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C264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28E70B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8692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C0E5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91EE2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D518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0F2A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E0805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A8AC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E8C0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A2442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2B121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B62EEC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70098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29B4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104C1E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90E8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30BDE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F2959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60DA8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AC5AB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21DB8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EEAB5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3033B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63E0B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55ECE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227D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2BBC9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EDE8F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0FCB0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EC062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B5251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5CC72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5147A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93606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A7A8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02F9C6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434496D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395BF6AD" w14:textId="5CCAD51E" w:rsidR="00CB6045" w:rsidRPr="00A00F1A" w:rsidRDefault="00CB6045" w:rsidP="00A00F1A">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18130E4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17CC4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049DC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24C6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DC870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3606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B42F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8587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B8F1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317EC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D77230"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4F29005A" w14:textId="77777777" w:rsidTr="00466600">
        <w:trPr>
          <w:jc w:val="center"/>
        </w:trPr>
        <w:tc>
          <w:tcPr>
            <w:tcW w:w="670" w:type="dxa"/>
          </w:tcPr>
          <w:p w14:paraId="5E64965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E975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49E7C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4DA4B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B40D9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7B2EC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7BE73F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73A53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9725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88468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06544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DBFA4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1DC23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AFE5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0F1F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475FC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32D3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DB41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7D1B4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8D62F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81B743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46B99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44BFFD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2A20D2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E07B2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E127B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BC5E5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7BC31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2F8058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FF8BA0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064C6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AEEB4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85026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B9C35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F87DA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E800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799EE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48D2E7D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5E1481E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53C8B5F0" w14:textId="12C70F0D" w:rsidR="00CB6045" w:rsidRPr="00A00F1A" w:rsidRDefault="00CB6045" w:rsidP="00A00F1A">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55F8A0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2ECF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D6CA6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F1EB4A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805DE4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2C778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8F2189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A602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DAFDC0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98255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DE95E3"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53826344" w14:textId="77777777" w:rsidTr="00466600">
        <w:trPr>
          <w:jc w:val="center"/>
        </w:trPr>
        <w:tc>
          <w:tcPr>
            <w:tcW w:w="670" w:type="dxa"/>
          </w:tcPr>
          <w:p w14:paraId="1F710DA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25CD6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46E8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49B42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91E7C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76B24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A27C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8771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188D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F7E0A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72447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6B9E60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BB19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8C0A8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1BDD6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08FF6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3ABD2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7662F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EC0997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CC595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8C937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02C1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D7998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2A0C2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226B1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737A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1CE6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0CE861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FBB8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F0B8B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EAA76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23BEC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5A3FD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94F894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53835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E358E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D6991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14BCEF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F46D9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4C1FEA51" w14:textId="62811B57" w:rsidR="00CB6045" w:rsidRPr="00A00F1A" w:rsidRDefault="00CB6045" w:rsidP="00A00F1A">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7F6CFD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5027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19E7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D6D3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8111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8D9D3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D5E18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3A1D5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2843AB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CC78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4934FB"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1C6CC509" w14:textId="77777777" w:rsidTr="00466600">
        <w:trPr>
          <w:jc w:val="center"/>
        </w:trPr>
        <w:tc>
          <w:tcPr>
            <w:tcW w:w="670" w:type="dxa"/>
          </w:tcPr>
          <w:p w14:paraId="2C737E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C6F1D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39C7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AD7B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D6601E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6409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C7CD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2112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CB2B7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50753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AD7CC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89972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C6C08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D485C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1C3C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469FB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26A67A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175D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702C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6BE97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E9163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05D92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6793B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9AAD5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F7F4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6A2C4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30AE3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97CC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92A1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5A954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1CB32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10F4F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093B1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02739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218E47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0023C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CCFB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02DED7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3A0B0DE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55220721" w14:textId="6616C5D5" w:rsidR="00CB6045" w:rsidRPr="00A00F1A" w:rsidRDefault="00CB6045" w:rsidP="00A00F1A">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157859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00F0A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1E0FF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56440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7C92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02215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C707B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80A96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F013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2B3CC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C854DF"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32D71DA1" w14:textId="77777777" w:rsidTr="00466600">
        <w:trPr>
          <w:jc w:val="center"/>
        </w:trPr>
        <w:tc>
          <w:tcPr>
            <w:tcW w:w="670" w:type="dxa"/>
          </w:tcPr>
          <w:p w14:paraId="6DE06B4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8031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1E58FD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CD059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5BAE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47CC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796AC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0031D1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27F63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1CF4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EBD6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B98DA4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FAF80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096E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E49F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5C5DD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D48E6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F67FD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378E4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DA17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C10A0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A9DA1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20D61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C1DE2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73BD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4B204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22B1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F662D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53A27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0BF9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60531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60110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77A80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970C5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C221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9D632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F0F2D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3AA19DC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52F2D3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5DE77BB6" w14:textId="6C3D4381" w:rsidR="00CB6045" w:rsidRPr="00A00F1A" w:rsidRDefault="00CB6045" w:rsidP="00A00F1A">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1481ED4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798A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BB71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0F908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27903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D532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0D967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0530E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5E583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76A711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829D3E"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1FE336F6" w14:textId="77777777" w:rsidTr="00466600">
        <w:trPr>
          <w:jc w:val="center"/>
        </w:trPr>
        <w:tc>
          <w:tcPr>
            <w:tcW w:w="670" w:type="dxa"/>
          </w:tcPr>
          <w:p w14:paraId="0CF54A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92F21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22C6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133EBD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EAA17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414BB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0189A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09FE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F835D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AA6D0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268DF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820714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A68E0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A294B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2F9D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AC99E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898869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6F07C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89F90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22F06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36CC8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65FA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5932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704FCC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562505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7B0B8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19954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4215C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498C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A54F4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DE95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218745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34B28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B0EA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33A38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14838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06889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7CB2EBA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1D7597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4348113A" w14:textId="49ACA0A4" w:rsidR="00CB6045" w:rsidRPr="001531A8" w:rsidRDefault="00CB6045" w:rsidP="00A00F1A">
            <w:pPr>
              <w:overflowPunct/>
              <w:autoSpaceDE/>
              <w:autoSpaceDN/>
              <w:adjustRightInd/>
              <w:spacing w:after="0"/>
              <w:ind w:left="113" w:right="113"/>
              <w:textAlignment w:val="auto"/>
              <w:rPr>
                <w:rFonts w:asciiTheme="minorHAnsi" w:hAnsiTheme="minorHAnsi" w:cstheme="minorHAnsi"/>
                <w:sz w:val="11"/>
                <w:szCs w:val="11"/>
                <w:lang w:eastAsia="en-GB"/>
              </w:rPr>
            </w:pPr>
          </w:p>
        </w:tc>
        <w:tc>
          <w:tcPr>
            <w:tcW w:w="142" w:type="dxa"/>
            <w:tcBorders>
              <w:left w:val="single" w:sz="4" w:space="0" w:color="auto"/>
            </w:tcBorders>
          </w:tcPr>
          <w:p w14:paraId="3EC9A7F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93CF2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23DDD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581FF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CF015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72A8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2BC6D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B249E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C9D30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B16F2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034E64"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3624857A" w14:textId="77777777" w:rsidTr="00551B60">
        <w:trPr>
          <w:jc w:val="center"/>
        </w:trPr>
        <w:tc>
          <w:tcPr>
            <w:tcW w:w="670" w:type="dxa"/>
          </w:tcPr>
          <w:p w14:paraId="6AC02CA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7E89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7CCD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E9CFF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DB0F5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E85ED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8B169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EEEA2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D99128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68F91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28FA2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110A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CE84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EAC2BA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1486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8A293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5AFB8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46FD21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DAAB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E7636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DD3B0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2DBEC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FCA6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C8468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EA828D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33C6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487E2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1C8B5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1A55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43D03B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C3C42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8496CC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DFE3B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F30BFC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C38E66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EC5D2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FBE89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0BAF745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5F79F9F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6577BEE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3DE401B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22496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66EDA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B7F5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05648A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92CEBA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5860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7E90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7FD3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D6FE1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DD62CF"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3B679217" w14:textId="77777777" w:rsidTr="00551B60">
        <w:trPr>
          <w:jc w:val="center"/>
        </w:trPr>
        <w:tc>
          <w:tcPr>
            <w:tcW w:w="670" w:type="dxa"/>
          </w:tcPr>
          <w:p w14:paraId="322170D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7F2A19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22D6A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59CD1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1EBDB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6193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7252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D256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B3FF57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B924F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CBAA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575A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35784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53B3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A07E3B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B7CB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F7AC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A7D82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1BA38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5CA8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BA88C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1E21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F9B6E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9E9800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E044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B3038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9A58B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94AFB3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943B6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B8D72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218E9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66FD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060A2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BF4E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B42051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CA778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597CD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4C183B4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0E0BD98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77A4E5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0C03BC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5FA1D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DD0C0E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85F55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2157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380D9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6D836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5655A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2044E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0020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FD95C6"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5DACF6C5" w14:textId="77777777" w:rsidTr="00551B60">
        <w:trPr>
          <w:jc w:val="center"/>
        </w:trPr>
        <w:tc>
          <w:tcPr>
            <w:tcW w:w="670" w:type="dxa"/>
          </w:tcPr>
          <w:p w14:paraId="1FD04C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50ACF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ACB2D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F959B1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6BC36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35396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E770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3D090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42E5A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871B30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EEE31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8A123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E9984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684B7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C7C1C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63AB1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A7D1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0A9F1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85C2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8527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3B55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55E90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D82E7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7B8F4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E338C6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9E127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36A7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4B5B5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9F2E2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5FB1D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B951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7BE4E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0A0E2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CC93A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84A3A9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B5F45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6C81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52A782E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5EA74D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2E9199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22AD2B5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65391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4D25C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AF93D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C6A62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E1B9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B919E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785DF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B8E15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FAA551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48F6F49"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29C3D34B" w14:textId="77777777" w:rsidTr="00551B60">
        <w:trPr>
          <w:jc w:val="center"/>
        </w:trPr>
        <w:tc>
          <w:tcPr>
            <w:tcW w:w="670" w:type="dxa"/>
          </w:tcPr>
          <w:p w14:paraId="4F83C6B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6A80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CD55F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6807C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FF1A5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A316A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EAA1A8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C9917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DED1A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1D05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611F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00A61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F0B1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8D079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E0585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AA1D3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3044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C22F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A0A6D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E2DFA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FF0D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AAD1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39788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AD2188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04D1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F689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FD3F4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70B87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9629AB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D6D3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79A7C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82588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302E8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AEBD7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7A751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E4E7F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A4590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2BF8615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3D243D6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3253CB5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53ABBF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E9684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53032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ABC2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A4FE88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69978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B2F2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005A6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97BBC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0B0C1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DBCFE8"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2212DC65" w14:textId="77777777" w:rsidTr="00551B60">
        <w:trPr>
          <w:jc w:val="center"/>
        </w:trPr>
        <w:tc>
          <w:tcPr>
            <w:tcW w:w="670" w:type="dxa"/>
          </w:tcPr>
          <w:p w14:paraId="588DC02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12A00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929F1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EDE7B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DEE6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5068C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BCF7CB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F0790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61029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AD92B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E2E0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B973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8D81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AFC2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B6756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BC1CF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44085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020E8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F4786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BD0C1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84EE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CDB7A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0B9A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C36AF0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8E4A7E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095FD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AFAE8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C7339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01299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AA8E5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22D2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03BB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3AF85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55884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059FC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746616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214AD2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6E4474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3067708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0B55081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58244FC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1504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550A9E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2929B3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58A14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312CF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595D9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D5C0F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58D79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5297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8F35E1"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5D703950" w14:textId="77777777" w:rsidTr="00551B60">
        <w:trPr>
          <w:jc w:val="center"/>
        </w:trPr>
        <w:tc>
          <w:tcPr>
            <w:tcW w:w="670" w:type="dxa"/>
          </w:tcPr>
          <w:p w14:paraId="0E5363B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2499E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30FE8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A118B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83E33F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5C84F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64CE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5FFE6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B059D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744A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6C3A0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FBBC2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6EA75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216C02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D5475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1ECB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80CA4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DC3D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2CD38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BB37D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5AC2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EA17F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FA671B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66480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E65C1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67712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6D22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CEF5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B7E45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C043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F26F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1BF12B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3D5C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0ED38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D5C26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8FB3A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ECA78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01E48C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1601C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3F368BF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2AA4C09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7D921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55939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B0159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C5BD8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03C8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2C80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8486B8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5128C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95356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2D85BC"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0E9A5D62" w14:textId="77777777" w:rsidTr="00551B60">
        <w:trPr>
          <w:jc w:val="center"/>
        </w:trPr>
        <w:tc>
          <w:tcPr>
            <w:tcW w:w="670" w:type="dxa"/>
          </w:tcPr>
          <w:p w14:paraId="043C01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046EB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1906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090B5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03F51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DD9A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881CE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C9F54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D38E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0C633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47DB0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BA95F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C361D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8C4E6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A8266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D5E9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0622BA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321C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8700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828DC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9DE2B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E1091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A50CF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EFA0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DF96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A3CED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842510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2BC50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33441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C7DA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27C71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0E82C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BB943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32A56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FF3D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D9BC8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21C20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2C1DA1F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6D782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74A8CEE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0B178C9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78D70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3DD98B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3832F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07239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EC27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AA97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778186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4E330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408E2D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F44F7E"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2E252D3F" w14:textId="77777777" w:rsidTr="00A00F1A">
        <w:trPr>
          <w:jc w:val="center"/>
        </w:trPr>
        <w:tc>
          <w:tcPr>
            <w:tcW w:w="670" w:type="dxa"/>
            <w:tcBorders>
              <w:bottom w:val="single" w:sz="4" w:space="0" w:color="auto"/>
            </w:tcBorders>
          </w:tcPr>
          <w:p w14:paraId="010A023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80314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9497C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34803D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CC791D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F31C2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2FD26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4B7A7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54A737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E06B40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52346E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08FFE1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6F12C41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DF89D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5C356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1ED28A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23CD14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23659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1A22DD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69B9C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5AE1383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D35C42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62B325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DA8BF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1DBDBA2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129BB4C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A72EFC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664F1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9A0A0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24B84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56238CD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CDE956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21587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EFA1F1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1C88A1B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0B168F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115748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right w:val="single" w:sz="4" w:space="0" w:color="auto"/>
            </w:tcBorders>
          </w:tcPr>
          <w:p w14:paraId="5F23FE8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bottom w:val="single" w:sz="4" w:space="0" w:color="auto"/>
              <w:right w:val="single" w:sz="4" w:space="0" w:color="auto"/>
            </w:tcBorders>
          </w:tcPr>
          <w:p w14:paraId="119DD77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bottom w:val="single" w:sz="4" w:space="0" w:color="auto"/>
              <w:right w:val="single" w:sz="4" w:space="0" w:color="auto"/>
            </w:tcBorders>
          </w:tcPr>
          <w:p w14:paraId="6F60DA0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bottom w:val="single" w:sz="4" w:space="0" w:color="auto"/>
            </w:tcBorders>
          </w:tcPr>
          <w:p w14:paraId="719A67C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B8B767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04D5A6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290DAD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A28F66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508278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859B75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64DA4C3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5AA66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1527F6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92A7DB4"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2E5AEA" w:rsidRPr="001531A8" w14:paraId="10ED81CA" w14:textId="77777777" w:rsidTr="00A00F1A">
        <w:trPr>
          <w:jc w:val="center"/>
        </w:trPr>
        <w:tc>
          <w:tcPr>
            <w:tcW w:w="670" w:type="dxa"/>
            <w:tcBorders>
              <w:top w:val="single" w:sz="4" w:space="0" w:color="auto"/>
              <w:left w:val="single" w:sz="4" w:space="0" w:color="auto"/>
              <w:bottom w:val="single" w:sz="4" w:space="0" w:color="auto"/>
              <w:right w:val="single" w:sz="4" w:space="0" w:color="auto"/>
            </w:tcBorders>
          </w:tcPr>
          <w:p w14:paraId="57E03270"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FBDBE3"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2F6E34"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A39975"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42EBC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5D108F"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5105CF"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58911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C316B8"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4B51E3"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91180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549978"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9055E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3C596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3FBAFB"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F53036"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47595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3C2525"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69C68C"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F2B4FC"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16165F"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64E06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028BF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3C15350"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A5D4D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E3367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AD3E89"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44D64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DE1B39"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C7059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2F42C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22D2D2"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FE910A"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0F02C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EB47F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34B23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A68A08"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0A0D68"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B1009B" w14:textId="60F464FF" w:rsidR="002E5AEA" w:rsidRPr="001531A8"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71327F"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AAF319" w14:textId="3920D80B"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3CF26E" w14:textId="1AD37DE1" w:rsidR="002E5AEA" w:rsidRPr="001531A8" w:rsidRDefault="00A00F1A"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682D3276"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F5C42B"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735D4A"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CEDE84"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3B208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5BCC30"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B50B8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891050"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E43C313"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489F8D0A" w14:textId="77777777" w:rsidR="002E5AEA" w:rsidRDefault="002E5AEA" w:rsidP="009156E9">
            <w:pPr>
              <w:overflowPunct/>
              <w:autoSpaceDE/>
              <w:autoSpaceDN/>
              <w:adjustRightInd/>
              <w:spacing w:after="0"/>
              <w:textAlignment w:val="auto"/>
              <w:rPr>
                <w:rFonts w:asciiTheme="minorHAnsi" w:hAnsiTheme="minorHAnsi" w:cstheme="minorHAnsi"/>
                <w:sz w:val="11"/>
                <w:szCs w:val="11"/>
                <w:lang w:eastAsia="en-GB"/>
              </w:rPr>
            </w:pPr>
          </w:p>
          <w:p w14:paraId="2BF28A02" w14:textId="77777777" w:rsidR="002E5AEA" w:rsidRDefault="002E5AEA" w:rsidP="009156E9">
            <w:pPr>
              <w:overflowPunct/>
              <w:autoSpaceDE/>
              <w:autoSpaceDN/>
              <w:adjustRightInd/>
              <w:spacing w:after="0"/>
              <w:textAlignment w:val="auto"/>
              <w:rPr>
                <w:rFonts w:asciiTheme="minorHAnsi" w:hAnsiTheme="minorHAnsi" w:cstheme="minorHAnsi"/>
                <w:sz w:val="11"/>
                <w:szCs w:val="11"/>
                <w:lang w:eastAsia="en-GB"/>
              </w:rPr>
            </w:pPr>
          </w:p>
          <w:p w14:paraId="12A52C3F" w14:textId="77777777" w:rsidR="002E5AEA" w:rsidRDefault="002E5AEA" w:rsidP="009156E9">
            <w:pPr>
              <w:overflowPunct/>
              <w:autoSpaceDE/>
              <w:autoSpaceDN/>
              <w:adjustRightInd/>
              <w:spacing w:after="0"/>
              <w:textAlignment w:val="auto"/>
              <w:rPr>
                <w:rFonts w:asciiTheme="minorHAnsi" w:hAnsiTheme="minorHAnsi" w:cstheme="minorHAnsi"/>
                <w:sz w:val="11"/>
                <w:szCs w:val="11"/>
                <w:lang w:eastAsia="en-GB"/>
              </w:rPr>
            </w:pPr>
          </w:p>
          <w:p w14:paraId="659F253B" w14:textId="77777777" w:rsidR="002E5AEA" w:rsidRDefault="002E5AEA" w:rsidP="009156E9">
            <w:pPr>
              <w:overflowPunct/>
              <w:autoSpaceDE/>
              <w:autoSpaceDN/>
              <w:adjustRightInd/>
              <w:spacing w:after="0"/>
              <w:textAlignment w:val="auto"/>
              <w:rPr>
                <w:rFonts w:asciiTheme="minorHAnsi" w:hAnsiTheme="minorHAnsi" w:cstheme="minorHAnsi"/>
                <w:sz w:val="11"/>
                <w:szCs w:val="11"/>
                <w:lang w:eastAsia="en-GB"/>
              </w:rPr>
            </w:pPr>
          </w:p>
          <w:p w14:paraId="2564390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2E5AEA" w:rsidRPr="001531A8" w14:paraId="2D41863B"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hideMark/>
          </w:tcPr>
          <w:p w14:paraId="0298E29A"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3E39D49C"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4B9E3406"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F3EA260"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0E7E85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0BC8EC3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361A7350"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2FC69789"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70B02394"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3051E98A"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517927E0"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2FFBA6ED"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643F90D0"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75A356AC"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1640FFE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56A5ADF6"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2D0F91EE"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495E2FF3"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3D626AF9"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03AEA94E"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5EA1B674"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7CE164EA"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6DE970F9"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2F9FE5FC"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2446D32F"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4C20755C"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1443289C"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6F79A882"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29427A24"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765474BE"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210F89AC"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6C214DA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54AC9BB1"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7CDDACBD"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5F38CDE3"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213F67CA"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187D808F"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21B9AF10"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6B7DCCBB"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54240C8E"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06028FB6"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2B4FF0B7"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34D26DC7"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07CA483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7640D5B8"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3053E416"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1D61FDBB"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534FAB53"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326C786E"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0654CF4F"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7EA1B7C7"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1D14425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p>
        </w:tc>
      </w:tr>
      <w:tr w:rsidR="002E5AEA" w:rsidRPr="001531A8" w14:paraId="6F6747F8"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45C7469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NPDCCH</w:t>
            </w: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08ED1CA7"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0B70F2C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71FB543"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6679787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0E9497"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674345"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B8C5C7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2C36BF6"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11A19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712D4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E27CD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DD3188"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C202E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F713BD"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2BD2B1A"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2B5E6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0D2A7E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814CF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772BB6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8D560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42A6066"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C10DB0"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36CA51"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FC53CC"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27B92A"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F7441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FB28C6"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5823A6"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5C817A"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E00DEC"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82E016"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DBA587"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69F77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48999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399A50"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E1C215"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DF835D"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BF3131"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CF1DA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EB1B5C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97AE3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0472A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AEC98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772D7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18291D"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EE132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6296CA"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3F9D5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85251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EDE76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74D3761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r>
      <w:tr w:rsidR="002E5AEA" w14:paraId="508E6A65"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6840E4A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142" w:type="dxa"/>
            <w:tcBorders>
              <w:top w:val="single" w:sz="4" w:space="0" w:color="auto"/>
              <w:left w:val="single" w:sz="4" w:space="0" w:color="auto"/>
              <w:bottom w:val="single" w:sz="4" w:space="0" w:color="auto"/>
              <w:right w:val="single" w:sz="4" w:space="0" w:color="auto"/>
            </w:tcBorders>
          </w:tcPr>
          <w:p w14:paraId="1C91131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954DB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ED242F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5FB20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93DAEA7"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0" w:type="dxa"/>
            <w:gridSpan w:val="10"/>
            <w:tcBorders>
              <w:top w:val="single" w:sz="4" w:space="0" w:color="auto"/>
              <w:left w:val="single" w:sz="4" w:space="0" w:color="auto"/>
              <w:bottom w:val="single" w:sz="4" w:space="0" w:color="auto"/>
              <w:right w:val="single" w:sz="4" w:space="0" w:color="auto"/>
            </w:tcBorders>
            <w:shd w:val="clear" w:color="auto" w:fill="5B9BD5" w:themeFill="accent5"/>
          </w:tcPr>
          <w:p w14:paraId="2E621D07"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005FA7"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7A622F6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C27DC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602E0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FD1E016"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8E926B"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593F85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AA5FE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2DA29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C26E5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10CFE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03F2B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83EF3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7DC1F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85F8AB"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5A18D5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B7240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9EF1FC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5A3D8D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C249A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90898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F99FB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702F6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D8588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C98E5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672C4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2B1B476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r>
      <w:tr w:rsidR="002E5AEA" w:rsidRPr="001531A8" w14:paraId="778EA2F0"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02947ED6"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NPUSCH Format 2</w:t>
            </w:r>
          </w:p>
        </w:tc>
        <w:tc>
          <w:tcPr>
            <w:tcW w:w="142" w:type="dxa"/>
            <w:tcBorders>
              <w:top w:val="single" w:sz="4" w:space="0" w:color="auto"/>
              <w:left w:val="single" w:sz="4" w:space="0" w:color="auto"/>
              <w:bottom w:val="single" w:sz="4" w:space="0" w:color="auto"/>
              <w:right w:val="single" w:sz="4" w:space="0" w:color="auto"/>
            </w:tcBorders>
          </w:tcPr>
          <w:p w14:paraId="15D2789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67F53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374C1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6E298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3B00F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A1127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4E606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D5555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36CE9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A0E38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4690D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300C5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55EC8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5EB94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F5A26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64B85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01AB5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17F7FB"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91594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1B1E2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60E02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8479D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43B527"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8976E7"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DA35EA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73D5C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9DC554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4BFA077"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7BC6C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584A59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D0822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1D907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3B387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F0DE0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4838FD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32BD6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998B3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47D77B1"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0C65B78B"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3EF4E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45747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90F3E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EAEC5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79C19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056F1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848587"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03454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86100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21EF2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3AE17D3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r>
      <w:tr w:rsidR="002E5AEA" w:rsidRPr="001531A8" w14:paraId="40CEE9AE"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360DD536"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B9548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EDA08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A3540A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7FF059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85418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3088B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F929F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CCF5D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B007A5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626D3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703C7F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1A4BE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DED79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E01098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D6714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45C59633"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48200CB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9417A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C5B44D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46CE5A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B28FE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4699B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838EF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108E3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2DCBA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EB559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3F15A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2DE64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E735D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0A3F7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32A74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493B2B"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76FC6A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259D76"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167DB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5E120F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BA242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0AD5F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2C076F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1C9FFD8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r>
      <w:tr w:rsidR="002E5AEA" w:rsidRPr="001531A8" w14:paraId="4036F60F"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shd w:val="clear" w:color="auto" w:fill="auto"/>
          </w:tcPr>
          <w:p w14:paraId="5CE7A1C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36733D"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EFAF1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1E086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3671F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BE592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6E4FB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F5A5B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E3C6E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519EAC"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410CC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93A4B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225DA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6F24A8"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DE3731"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F83DCC"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3124" w:type="dxa"/>
            <w:gridSpan w:val="22"/>
            <w:tcBorders>
              <w:top w:val="single" w:sz="4" w:space="0" w:color="auto"/>
              <w:left w:val="single" w:sz="4" w:space="0" w:color="auto"/>
              <w:bottom w:val="single" w:sz="4" w:space="0" w:color="auto"/>
              <w:right w:val="single" w:sz="4" w:space="0" w:color="auto"/>
            </w:tcBorders>
            <w:shd w:val="clear" w:color="auto" w:fill="E7E6E6" w:themeFill="background2"/>
          </w:tcPr>
          <w:p w14:paraId="7567A3A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sidRPr="000244BA">
              <w:rPr>
                <w:rFonts w:asciiTheme="minorHAnsi" w:hAnsiTheme="minorHAnsi" w:cstheme="minorHAnsi"/>
                <w:color w:val="FF0000"/>
                <w:sz w:val="12"/>
                <w:szCs w:val="12"/>
                <w:lang w:eastAsia="en-GB"/>
              </w:rPr>
              <w:t>No monitoring</w:t>
            </w:r>
            <w:r>
              <w:rPr>
                <w:rFonts w:asciiTheme="minorHAnsi" w:hAnsiTheme="minorHAnsi" w:cstheme="minorHAnsi"/>
                <w:color w:val="FF0000"/>
                <w:sz w:val="12"/>
                <w:szCs w:val="12"/>
                <w:lang w:eastAsia="en-GB"/>
              </w:rPr>
              <w:t xml:space="preserve"> NPDCCH due to clause 16.6 in TS 36.213</w:t>
            </w:r>
          </w:p>
        </w:tc>
        <w:tc>
          <w:tcPr>
            <w:tcW w:w="142" w:type="dxa"/>
            <w:tcBorders>
              <w:top w:val="single" w:sz="4" w:space="0" w:color="auto"/>
              <w:left w:val="single" w:sz="4" w:space="0" w:color="auto"/>
              <w:bottom w:val="single" w:sz="4" w:space="0" w:color="auto"/>
              <w:right w:val="single" w:sz="4" w:space="0" w:color="auto"/>
            </w:tcBorders>
          </w:tcPr>
          <w:p w14:paraId="23FD669A"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55F963"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4D23D5"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646630"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B1280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59D0FD"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B34D1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A0E9E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3B3E5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D3FC4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2830E9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D43B15"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0EB685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120E0DE0"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r>
    </w:tbl>
    <w:p w14:paraId="50DA422F" w14:textId="637F77EB" w:rsidR="002A347F" w:rsidRDefault="002E5AEA" w:rsidP="008F0C04">
      <w:pPr>
        <w:ind w:left="1134" w:hanging="283"/>
        <w:jc w:val="both"/>
      </w:pPr>
      <w:r>
        <w:rPr>
          <w:sz w:val="16"/>
          <w:szCs w:val="16"/>
        </w:rPr>
        <w:t>Note: The arrow pointing downwards “↓” refers to the earliest subframe from which the subsequent NPDCCH for the HARQ process with “HARQ feedback disabled” can be received.</w:t>
      </w:r>
    </w:p>
    <w:p w14:paraId="40F952E2" w14:textId="4D31751C" w:rsidR="00B227EF" w:rsidRDefault="00E85244" w:rsidP="00166E55">
      <w:pPr>
        <w:pStyle w:val="Proposal"/>
      </w:pPr>
      <w:bookmarkStart w:id="42" w:name="_Toc131605191"/>
      <w:r>
        <w:t xml:space="preserve">Conclusion: It is RAN1 understanding that </w:t>
      </w:r>
      <w:r w:rsidR="00166E55">
        <w:t xml:space="preserve">in scenarios having HARQ processes with HARQ feedback enabled and disabled, </w:t>
      </w:r>
      <w:r>
        <w:t xml:space="preserve">the “scheduling restriction for NB-IoT” is also applicable </w:t>
      </w:r>
      <w:r w:rsidR="00166E55">
        <w:t>when combined with legacy procedures to avoid issues related with e.g., a simultaneous Transmission/Reception, or not having time to perform an UL-to-DL re-tunning.</w:t>
      </w:r>
      <w:bookmarkEnd w:id="42"/>
    </w:p>
    <w:p w14:paraId="553A4E9C" w14:textId="79DFADD1" w:rsidR="0097069F" w:rsidRDefault="0080117F" w:rsidP="0097069F">
      <w:pPr>
        <w:pStyle w:val="Heading2"/>
      </w:pPr>
      <w:r>
        <w:t>4</w:t>
      </w:r>
      <w:r w:rsidR="0097069F">
        <w:t>.</w:t>
      </w:r>
      <w:r w:rsidR="00F36862">
        <w:t>2</w:t>
      </w:r>
      <w:r w:rsidR="0097069F">
        <w:tab/>
        <w:t>LTE-MTC on “</w:t>
      </w:r>
      <w:r w:rsidR="0097069F" w:rsidRPr="00DA0F44">
        <w:rPr>
          <w:rFonts w:ascii="Times New Roman" w:hAnsi="Times New Roman"/>
          <w:i/>
          <w:iCs/>
        </w:rPr>
        <w:t>how to support enabling and disabling HARQ feedback for downlink transmissions</w:t>
      </w:r>
      <w:r w:rsidR="0097069F">
        <w:t xml:space="preserve">” </w:t>
      </w:r>
    </w:p>
    <w:p w14:paraId="7EB55CD2" w14:textId="4E3D447B" w:rsidR="00125735" w:rsidRDefault="00B4520D" w:rsidP="00EF76B1">
      <w:pPr>
        <w:jc w:val="both"/>
      </w:pPr>
      <w:r>
        <w:t>I</w:t>
      </w:r>
      <w:r w:rsidR="00125735">
        <w:t>n RAN1# 111</w:t>
      </w:r>
      <w:r w:rsidR="000F36D6">
        <w:t>,</w:t>
      </w:r>
      <w:r w:rsidR="00125735">
        <w:t xml:space="preserve"> the “scheduling restriction” for LTE-MTC</w:t>
      </w:r>
      <w:r w:rsidR="000F36D6">
        <w:t xml:space="preserve"> was agreed to be as follow</w:t>
      </w:r>
      <w:r w:rsidR="009B774E">
        <w:t>s</w:t>
      </w:r>
      <w:r w:rsidR="000F36D6">
        <w:t>:</w:t>
      </w:r>
    </w:p>
    <w:tbl>
      <w:tblPr>
        <w:tblStyle w:val="TableGrid"/>
        <w:tblW w:w="0" w:type="auto"/>
        <w:tblLook w:val="04A0" w:firstRow="1" w:lastRow="0" w:firstColumn="1" w:lastColumn="0" w:noHBand="0" w:noVBand="1"/>
      </w:tblPr>
      <w:tblGrid>
        <w:gridCol w:w="9629"/>
      </w:tblGrid>
      <w:tr w:rsidR="007A0A63" w14:paraId="2884FBF5" w14:textId="77777777" w:rsidTr="007A0A63">
        <w:tc>
          <w:tcPr>
            <w:tcW w:w="9629" w:type="dxa"/>
          </w:tcPr>
          <w:p w14:paraId="12850007" w14:textId="77777777" w:rsidR="007A0A63" w:rsidRPr="007A0A63" w:rsidRDefault="007A0A63" w:rsidP="007A0A63">
            <w:pPr>
              <w:overflowPunct/>
              <w:autoSpaceDE/>
              <w:autoSpaceDN/>
              <w:adjustRightInd/>
              <w:spacing w:after="0"/>
              <w:textAlignment w:val="auto"/>
              <w:rPr>
                <w:rFonts w:ascii="Times" w:eastAsia="Malgun Gothic" w:hAnsi="Times"/>
                <w:b/>
                <w:iCs/>
                <w:sz w:val="16"/>
                <w:szCs w:val="16"/>
                <w:lang w:eastAsia="en-US"/>
              </w:rPr>
            </w:pPr>
            <w:r w:rsidRPr="007A0A63">
              <w:rPr>
                <w:rFonts w:ascii="Times" w:eastAsia="Malgun Gothic" w:hAnsi="Times"/>
                <w:b/>
                <w:iCs/>
                <w:sz w:val="16"/>
                <w:szCs w:val="16"/>
                <w:highlight w:val="green"/>
                <w:lang w:eastAsia="en-US"/>
              </w:rPr>
              <w:t>Agreement</w:t>
            </w:r>
          </w:p>
          <w:p w14:paraId="010E9C0B" w14:textId="0C4FFCD9" w:rsidR="007A0A63" w:rsidRPr="007A0A63" w:rsidRDefault="007A0A63" w:rsidP="007A0A63">
            <w:pPr>
              <w:overflowPunct/>
              <w:autoSpaceDE/>
              <w:autoSpaceDN/>
              <w:adjustRightInd/>
              <w:spacing w:after="0"/>
              <w:textAlignment w:val="auto"/>
              <w:rPr>
                <w:rFonts w:ascii="Times" w:eastAsia="Batang" w:hAnsi="Times"/>
                <w:lang w:eastAsia="zh-CN"/>
              </w:rPr>
            </w:pPr>
            <w:r w:rsidRPr="007A0A63">
              <w:rPr>
                <w:rFonts w:ascii="Times" w:eastAsia="Batang" w:hAnsi="Times"/>
                <w:sz w:val="16"/>
                <w:szCs w:val="16"/>
                <w:lang w:eastAsia="zh-CN"/>
              </w:rPr>
              <w:t xml:space="preserve">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(ms) have passed after the end of the reception of the last PDSCH for that HARQ process. </w:t>
            </w:r>
          </w:p>
        </w:tc>
      </w:tr>
    </w:tbl>
    <w:p w14:paraId="052138BF" w14:textId="77777777" w:rsidR="007A0A63" w:rsidRDefault="007A0A63" w:rsidP="00EF76B1">
      <w:pPr>
        <w:jc w:val="both"/>
      </w:pPr>
    </w:p>
    <w:p w14:paraId="2D6424E8" w14:textId="4BB54B94" w:rsidR="00DD52C7" w:rsidRDefault="00A62B0C" w:rsidP="00EF76B1">
      <w:pPr>
        <w:jc w:val="both"/>
      </w:pPr>
      <w:r>
        <w:t xml:space="preserve">As it happens with NB-IoT, the proposed “scheduling restriction” for LTE-MTC </w:t>
      </w:r>
      <w:r w:rsidRPr="00A62B0C">
        <w:t xml:space="preserve">cannot handle on its own more complex scenarios (i.e., “hybrid enabling/disabling scenario”) and therefore it must be applied and combined with </w:t>
      </w:r>
      <w:r w:rsidR="006768E9">
        <w:t xml:space="preserve">the </w:t>
      </w:r>
      <w:r w:rsidRPr="00A62B0C">
        <w:t xml:space="preserve">legacy </w:t>
      </w:r>
      <w:r w:rsidR="0028779F">
        <w:t>procedures</w:t>
      </w:r>
      <w:r w:rsidR="006768E9">
        <w:t xml:space="preserve"> in Table 5</w:t>
      </w:r>
      <w:r>
        <w:t xml:space="preserve">. </w:t>
      </w:r>
    </w:p>
    <w:p w14:paraId="7DED1A32" w14:textId="35E27B74" w:rsidR="00A62B0C" w:rsidRPr="00DB5E54" w:rsidRDefault="00A62B0C" w:rsidP="00A62B0C">
      <w:pPr>
        <w:jc w:val="center"/>
        <w:rPr>
          <w:sz w:val="16"/>
          <w:szCs w:val="16"/>
        </w:rPr>
      </w:pPr>
      <w:r w:rsidRPr="00A87D48">
        <w:rPr>
          <w:sz w:val="16"/>
          <w:szCs w:val="16"/>
        </w:rPr>
        <w:t xml:space="preserve">Table </w:t>
      </w:r>
      <w:r>
        <w:rPr>
          <w:sz w:val="16"/>
          <w:szCs w:val="16"/>
        </w:rPr>
        <w:t xml:space="preserve">5 </w:t>
      </w:r>
      <w:r w:rsidRPr="00180F72">
        <w:rPr>
          <w:sz w:val="16"/>
          <w:szCs w:val="16"/>
        </w:rPr>
        <w:t>Complementary legacy statements for the “scheduling restriction of NB-IoT” to handle more complex scenarios</w:t>
      </w:r>
      <w:r>
        <w:rPr>
          <w:sz w:val="16"/>
          <w:szCs w:val="16"/>
        </w:rPr>
        <w:t xml:space="preserve"> (i.e., </w:t>
      </w:r>
      <w:r w:rsidRPr="00180F72">
        <w:rPr>
          <w:sz w:val="16"/>
          <w:szCs w:val="16"/>
        </w:rPr>
        <w:t>“hybrid enabling/disabling HARQ feedback scenarios”</w:t>
      </w:r>
      <w:r>
        <w:rPr>
          <w:sz w:val="16"/>
          <w:szCs w:val="16"/>
        </w:rPr>
        <w:t>).</w:t>
      </w:r>
    </w:p>
    <w:tbl>
      <w:tblPr>
        <w:tblStyle w:val="TableGrid"/>
        <w:tblW w:w="0" w:type="auto"/>
        <w:tblLook w:val="04A0" w:firstRow="1" w:lastRow="0" w:firstColumn="1" w:lastColumn="0" w:noHBand="0" w:noVBand="1"/>
      </w:tblPr>
      <w:tblGrid>
        <w:gridCol w:w="5807"/>
        <w:gridCol w:w="3822"/>
      </w:tblGrid>
      <w:tr w:rsidR="00A62B0C" w14:paraId="6AFD501A" w14:textId="77777777" w:rsidTr="00135872">
        <w:tc>
          <w:tcPr>
            <w:tcW w:w="5807" w:type="dxa"/>
          </w:tcPr>
          <w:p w14:paraId="0C12DD7D" w14:textId="61D3719A" w:rsidR="00A62B0C" w:rsidRPr="006973EF" w:rsidRDefault="00A62B0C" w:rsidP="008D6BFE">
            <w:pPr>
              <w:jc w:val="center"/>
              <w:rPr>
                <w:b/>
                <w:bCs/>
                <w:sz w:val="16"/>
                <w:szCs w:val="16"/>
                <w:lang w:val="en-US" w:eastAsia="zh-CN"/>
              </w:rPr>
            </w:pPr>
            <w:r w:rsidRPr="006973EF">
              <w:rPr>
                <w:b/>
                <w:bCs/>
                <w:sz w:val="16"/>
                <w:szCs w:val="16"/>
                <w:lang w:val="en-US" w:eastAsia="zh-CN"/>
              </w:rPr>
              <w:t xml:space="preserve">Complementary legacy statements for the “scheduling restriction of </w:t>
            </w:r>
            <w:r>
              <w:rPr>
                <w:b/>
                <w:bCs/>
                <w:sz w:val="16"/>
                <w:szCs w:val="16"/>
                <w:lang w:val="en-US" w:eastAsia="zh-CN"/>
              </w:rPr>
              <w:t>LTE-MTC</w:t>
            </w:r>
            <w:r w:rsidRPr="006973EF">
              <w:rPr>
                <w:b/>
                <w:bCs/>
                <w:sz w:val="16"/>
                <w:szCs w:val="16"/>
                <w:lang w:val="en-US" w:eastAsia="zh-CN"/>
              </w:rPr>
              <w:t xml:space="preserve">” to handle “hybrid enabling/disabling </w:t>
            </w:r>
            <w:r>
              <w:rPr>
                <w:b/>
                <w:bCs/>
                <w:sz w:val="16"/>
                <w:szCs w:val="16"/>
                <w:lang w:val="en-US" w:eastAsia="zh-CN"/>
              </w:rPr>
              <w:t xml:space="preserve">HARQ feedback </w:t>
            </w:r>
            <w:r w:rsidRPr="006973EF">
              <w:rPr>
                <w:b/>
                <w:bCs/>
                <w:sz w:val="16"/>
                <w:szCs w:val="16"/>
                <w:lang w:val="en-US" w:eastAsia="zh-CN"/>
              </w:rPr>
              <w:t>scenario</w:t>
            </w:r>
            <w:r>
              <w:rPr>
                <w:b/>
                <w:bCs/>
                <w:sz w:val="16"/>
                <w:szCs w:val="16"/>
                <w:lang w:val="en-US" w:eastAsia="zh-CN"/>
              </w:rPr>
              <w:t>s</w:t>
            </w:r>
            <w:r w:rsidRPr="006973EF">
              <w:rPr>
                <w:b/>
                <w:bCs/>
                <w:sz w:val="16"/>
                <w:szCs w:val="16"/>
                <w:lang w:val="en-US" w:eastAsia="zh-CN"/>
              </w:rPr>
              <w:t>”</w:t>
            </w:r>
          </w:p>
        </w:tc>
        <w:tc>
          <w:tcPr>
            <w:tcW w:w="3822" w:type="dxa"/>
          </w:tcPr>
          <w:p w14:paraId="4AC7B87C" w14:textId="77777777" w:rsidR="00A62B0C" w:rsidRPr="006973EF" w:rsidRDefault="00A62B0C" w:rsidP="008D6BFE">
            <w:pPr>
              <w:jc w:val="center"/>
              <w:rPr>
                <w:b/>
                <w:bCs/>
                <w:sz w:val="16"/>
                <w:szCs w:val="16"/>
                <w:lang w:val="en-US" w:eastAsia="zh-CN"/>
              </w:rPr>
            </w:pPr>
            <w:r w:rsidRPr="006973EF">
              <w:rPr>
                <w:b/>
                <w:bCs/>
                <w:sz w:val="16"/>
                <w:szCs w:val="16"/>
                <w:lang w:val="en-US" w:eastAsia="zh-CN"/>
              </w:rPr>
              <w:t>Clause and Technical Specification</w:t>
            </w:r>
          </w:p>
        </w:tc>
      </w:tr>
      <w:tr w:rsidR="00A62B0C" w14:paraId="49B26EA7" w14:textId="77777777" w:rsidTr="00135872">
        <w:tc>
          <w:tcPr>
            <w:tcW w:w="5807" w:type="dxa"/>
          </w:tcPr>
          <w:p w14:paraId="140E674D" w14:textId="0833ACD7" w:rsidR="00A62B0C" w:rsidRPr="00152E21" w:rsidRDefault="00CF5DCD" w:rsidP="008D6BFE">
            <w:pPr>
              <w:rPr>
                <w:sz w:val="16"/>
                <w:szCs w:val="16"/>
              </w:rPr>
            </w:pPr>
            <w:r>
              <w:rPr>
                <w:sz w:val="16"/>
                <w:szCs w:val="16"/>
              </w:rPr>
              <w:t>1</w:t>
            </w:r>
            <w:r w:rsidR="00A62B0C" w:rsidRPr="00543FA9">
              <w:rPr>
                <w:sz w:val="16"/>
                <w:szCs w:val="16"/>
              </w:rPr>
              <w:t xml:space="preserve">) </w:t>
            </w:r>
            <w:r w:rsidR="00A62B0C">
              <w:rPr>
                <w:sz w:val="16"/>
                <w:szCs w:val="16"/>
              </w:rPr>
              <w:t>A</w:t>
            </w:r>
            <w:r w:rsidR="00A62B0C" w:rsidRPr="00543FA9">
              <w:rPr>
                <w:sz w:val="16"/>
                <w:szCs w:val="16"/>
              </w:rPr>
              <w:t>void</w:t>
            </w:r>
            <w:r w:rsidR="00A62B0C">
              <w:rPr>
                <w:sz w:val="16"/>
                <w:szCs w:val="16"/>
              </w:rPr>
              <w:t>ance of</w:t>
            </w:r>
            <w:r w:rsidR="00A62B0C" w:rsidRPr="00543FA9">
              <w:rPr>
                <w:sz w:val="16"/>
                <w:szCs w:val="16"/>
              </w:rPr>
              <w:t xml:space="preserve"> a Tx/Rx issue</w:t>
            </w:r>
            <w:r w:rsidR="00A62B0C">
              <w:rPr>
                <w:sz w:val="16"/>
                <w:szCs w:val="16"/>
              </w:rPr>
              <w:t xml:space="preserve">: </w:t>
            </w:r>
            <w:r w:rsidR="00A62B0C" w:rsidRPr="007D4866">
              <w:rPr>
                <w:sz w:val="16"/>
                <w:szCs w:val="16"/>
              </w:rPr>
              <w:t>half-duplex FDD operation</w:t>
            </w:r>
            <w:r w:rsidR="00A62B0C">
              <w:rPr>
                <w:sz w:val="16"/>
                <w:szCs w:val="16"/>
              </w:rPr>
              <w:t xml:space="preserve"> for </w:t>
            </w:r>
            <w:r w:rsidR="00A62B0C" w:rsidRPr="007D4866">
              <w:rPr>
                <w:sz w:val="16"/>
                <w:szCs w:val="16"/>
              </w:rPr>
              <w:t>Frame structure type 1</w:t>
            </w:r>
            <w:r w:rsidR="00CA7DEB">
              <w:rPr>
                <w:sz w:val="16"/>
                <w:szCs w:val="16"/>
              </w:rPr>
              <w:t>.</w:t>
            </w:r>
          </w:p>
        </w:tc>
        <w:tc>
          <w:tcPr>
            <w:tcW w:w="3822" w:type="dxa"/>
          </w:tcPr>
          <w:p w14:paraId="079DBEEE" w14:textId="77777777" w:rsidR="00A62B0C" w:rsidRPr="00543FA9" w:rsidRDefault="00A62B0C" w:rsidP="008D6BFE">
            <w:pPr>
              <w:rPr>
                <w:sz w:val="16"/>
                <w:szCs w:val="16"/>
                <w:lang w:val="en-US" w:eastAsia="zh-CN"/>
              </w:rPr>
            </w:pPr>
            <w:r w:rsidRPr="00543FA9">
              <w:rPr>
                <w:sz w:val="16"/>
                <w:szCs w:val="16"/>
                <w:lang w:val="en-US" w:eastAsia="zh-CN"/>
              </w:rPr>
              <w:t xml:space="preserve">Clause </w:t>
            </w:r>
            <w:r>
              <w:rPr>
                <w:sz w:val="16"/>
                <w:szCs w:val="16"/>
                <w:lang w:val="en-US" w:eastAsia="zh-CN"/>
              </w:rPr>
              <w:t>4</w:t>
            </w:r>
            <w:r w:rsidRPr="00543FA9">
              <w:rPr>
                <w:sz w:val="16"/>
                <w:szCs w:val="16"/>
                <w:lang w:val="en-US" w:eastAsia="zh-CN"/>
              </w:rPr>
              <w:t>.</w:t>
            </w:r>
            <w:r>
              <w:rPr>
                <w:sz w:val="16"/>
                <w:szCs w:val="16"/>
                <w:lang w:val="en-US" w:eastAsia="zh-CN"/>
              </w:rPr>
              <w:t>1</w:t>
            </w:r>
            <w:r w:rsidRPr="00543FA9">
              <w:rPr>
                <w:sz w:val="16"/>
                <w:szCs w:val="16"/>
                <w:lang w:val="en-US" w:eastAsia="zh-CN"/>
              </w:rPr>
              <w:t xml:space="preserve"> of TS 36.</w:t>
            </w:r>
            <w:r>
              <w:rPr>
                <w:sz w:val="16"/>
                <w:szCs w:val="16"/>
                <w:lang w:val="en-US" w:eastAsia="zh-CN"/>
              </w:rPr>
              <w:t>211</w:t>
            </w:r>
          </w:p>
        </w:tc>
      </w:tr>
      <w:tr w:rsidR="00A62B0C" w14:paraId="1B2D7C49" w14:textId="77777777" w:rsidTr="00135872">
        <w:tc>
          <w:tcPr>
            <w:tcW w:w="5807" w:type="dxa"/>
          </w:tcPr>
          <w:p w14:paraId="5D4BCD5D" w14:textId="417A6808" w:rsidR="00A62B0C" w:rsidRPr="00543FA9" w:rsidRDefault="00CF5DCD" w:rsidP="008D6BFE">
            <w:pPr>
              <w:rPr>
                <w:sz w:val="16"/>
                <w:szCs w:val="16"/>
                <w:lang w:val="en-US" w:eastAsia="zh-CN"/>
              </w:rPr>
            </w:pPr>
            <w:r>
              <w:rPr>
                <w:sz w:val="16"/>
                <w:szCs w:val="16"/>
              </w:rPr>
              <w:t>2</w:t>
            </w:r>
            <w:r w:rsidR="00A62B0C" w:rsidRPr="00543FA9">
              <w:rPr>
                <w:sz w:val="16"/>
                <w:szCs w:val="16"/>
              </w:rPr>
              <w:t xml:space="preserve">) </w:t>
            </w:r>
            <w:r w:rsidR="00A62B0C">
              <w:rPr>
                <w:sz w:val="16"/>
                <w:szCs w:val="16"/>
              </w:rPr>
              <w:t>H</w:t>
            </w:r>
            <w:r w:rsidR="00A62B0C" w:rsidRPr="00543FA9">
              <w:rPr>
                <w:sz w:val="16"/>
                <w:szCs w:val="16"/>
              </w:rPr>
              <w:t>av</w:t>
            </w:r>
            <w:r w:rsidR="00A62B0C">
              <w:rPr>
                <w:sz w:val="16"/>
                <w:szCs w:val="16"/>
              </w:rPr>
              <w:t>ing</w:t>
            </w:r>
            <w:r w:rsidR="00A62B0C" w:rsidRPr="00543FA9">
              <w:rPr>
                <w:sz w:val="16"/>
                <w:szCs w:val="16"/>
              </w:rPr>
              <w:t xml:space="preserve"> time for re-tunning (UL-to-DL) when there is </w:t>
            </w:r>
            <w:r w:rsidR="00CA7DEB">
              <w:rPr>
                <w:sz w:val="16"/>
                <w:szCs w:val="16"/>
              </w:rPr>
              <w:t>a PUCCH</w:t>
            </w:r>
            <w:r w:rsidR="00A62B0C" w:rsidRPr="00543FA9">
              <w:rPr>
                <w:sz w:val="16"/>
                <w:szCs w:val="16"/>
              </w:rPr>
              <w:t xml:space="preserve"> transmission</w:t>
            </w:r>
            <w:r w:rsidR="00A62B0C">
              <w:rPr>
                <w:sz w:val="16"/>
                <w:szCs w:val="16"/>
              </w:rPr>
              <w:t>:</w:t>
            </w:r>
            <w:r w:rsidR="00A62B0C" w:rsidRPr="00543FA9">
              <w:rPr>
                <w:sz w:val="16"/>
                <w:szCs w:val="16"/>
              </w:rPr>
              <w:t xml:space="preserve"> “</w:t>
            </w:r>
            <w:r w:rsidR="00A62B0C" w:rsidRPr="00A00F1A">
              <w:rPr>
                <w:sz w:val="16"/>
                <w:szCs w:val="16"/>
              </w:rPr>
              <w:t>half-duplex guard subframe</w:t>
            </w:r>
            <w:r w:rsidR="00A62B0C" w:rsidRPr="00543FA9">
              <w:rPr>
                <w:sz w:val="16"/>
                <w:szCs w:val="16"/>
              </w:rPr>
              <w:t>”</w:t>
            </w:r>
            <w:r w:rsidR="00A62B0C" w:rsidRPr="00A00F1A">
              <w:rPr>
                <w:sz w:val="16"/>
                <w:szCs w:val="16"/>
              </w:rPr>
              <w:t xml:space="preserve"> </w:t>
            </w:r>
            <w:r w:rsidR="00A62B0C">
              <w:rPr>
                <w:sz w:val="16"/>
                <w:szCs w:val="16"/>
              </w:rPr>
              <w:t>for T</w:t>
            </w:r>
            <w:r w:rsidR="00A62B0C" w:rsidRPr="00543FA9">
              <w:rPr>
                <w:sz w:val="16"/>
                <w:szCs w:val="16"/>
              </w:rPr>
              <w:t>ype-B half-duplex FDD operation</w:t>
            </w:r>
            <w:r w:rsidR="00CA7DEB">
              <w:rPr>
                <w:sz w:val="16"/>
                <w:szCs w:val="16"/>
              </w:rPr>
              <w:t>.</w:t>
            </w:r>
          </w:p>
        </w:tc>
        <w:tc>
          <w:tcPr>
            <w:tcW w:w="3822" w:type="dxa"/>
          </w:tcPr>
          <w:p w14:paraId="40125AAD" w14:textId="4A65723E" w:rsidR="00A62B0C" w:rsidRPr="00543FA9" w:rsidRDefault="00A62B0C" w:rsidP="008D6BFE">
            <w:pPr>
              <w:rPr>
                <w:sz w:val="16"/>
                <w:szCs w:val="16"/>
                <w:lang w:val="en-US" w:eastAsia="zh-CN"/>
              </w:rPr>
            </w:pPr>
            <w:r w:rsidRPr="00543FA9">
              <w:rPr>
                <w:sz w:val="16"/>
                <w:szCs w:val="16"/>
                <w:lang w:val="en-US" w:eastAsia="zh-CN"/>
              </w:rPr>
              <w:t>Clause</w:t>
            </w:r>
            <w:r>
              <w:rPr>
                <w:sz w:val="16"/>
                <w:szCs w:val="16"/>
                <w:lang w:val="en-US" w:eastAsia="zh-CN"/>
              </w:rPr>
              <w:t xml:space="preserve"> </w:t>
            </w:r>
            <w:r w:rsidR="00B455E8">
              <w:rPr>
                <w:sz w:val="16"/>
                <w:szCs w:val="16"/>
                <w:lang w:val="en-US" w:eastAsia="zh-CN"/>
              </w:rPr>
              <w:t xml:space="preserve">6.2.5, </w:t>
            </w:r>
            <w:r w:rsidRPr="00543FA9">
              <w:rPr>
                <w:sz w:val="16"/>
                <w:szCs w:val="16"/>
                <w:lang w:val="en-US" w:eastAsia="zh-CN"/>
              </w:rPr>
              <w:t>10.2.2.3 of TS 36.211</w:t>
            </w:r>
          </w:p>
        </w:tc>
      </w:tr>
    </w:tbl>
    <w:p w14:paraId="3B05C367" w14:textId="77777777" w:rsidR="00A62B0C" w:rsidRDefault="00A62B0C" w:rsidP="00A62B0C">
      <w:pPr>
        <w:jc w:val="both"/>
      </w:pPr>
    </w:p>
    <w:p w14:paraId="43C62F47" w14:textId="128BAD0E" w:rsidR="005321FB" w:rsidRDefault="005321FB" w:rsidP="00CA7DEB">
      <w:pPr>
        <w:pStyle w:val="Observation"/>
        <w:ind w:left="1701" w:hanging="1701"/>
      </w:pPr>
      <w:bookmarkStart w:id="43" w:name="_Toc131605178"/>
      <w:r>
        <w:t>The “scheduling restriction for LTE-MTC</w:t>
      </w:r>
      <w:r w:rsidR="007A0A63">
        <w:t>”</w:t>
      </w:r>
      <w:r>
        <w:t xml:space="preserve">, can handle a scenario where all HARQ processes have their HARQ feedback disabled. However, it cannot handle on its own more complex scenarios (i.e., “hybrid enabling/disabling scenario”) and therefore it must </w:t>
      </w:r>
      <w:r w:rsidRPr="00597160">
        <w:t>be applied and combined with legacy statements</w:t>
      </w:r>
      <w:r>
        <w:t>.</w:t>
      </w:r>
      <w:bookmarkEnd w:id="43"/>
    </w:p>
    <w:p w14:paraId="4E6AD762" w14:textId="64E51792" w:rsidR="00CA7DEB" w:rsidRDefault="00CA7DEB" w:rsidP="00CA7DEB">
      <w:pPr>
        <w:jc w:val="both"/>
      </w:pPr>
      <w:r>
        <w:lastRenderedPageBreak/>
        <w:t xml:space="preserve">The diagram below shows how the proposed </w:t>
      </w:r>
      <w:r w:rsidRPr="002A347F">
        <w:t xml:space="preserve">“scheduling restriction for </w:t>
      </w:r>
      <w:r>
        <w:t>LTE-MTC</w:t>
      </w:r>
      <w:r w:rsidRPr="002A347F">
        <w:t xml:space="preserve">” can handle </w:t>
      </w:r>
      <w:r>
        <w:t xml:space="preserve">a </w:t>
      </w:r>
      <w:r w:rsidRPr="002A347F">
        <w:t xml:space="preserve">“hybrid enabling/disabling </w:t>
      </w:r>
      <w:r>
        <w:t xml:space="preserve">HARQ feedback </w:t>
      </w:r>
      <w:r w:rsidRPr="002A347F">
        <w:t xml:space="preserve">scenario” </w:t>
      </w:r>
      <w:r>
        <w:t>when</w:t>
      </w:r>
      <w:r w:rsidRPr="002A347F">
        <w:t xml:space="preserve"> </w:t>
      </w:r>
      <w:r>
        <w:t xml:space="preserve">properly </w:t>
      </w:r>
      <w:r w:rsidRPr="002A347F">
        <w:t xml:space="preserve">applied and combined with </w:t>
      </w:r>
      <w:r>
        <w:t xml:space="preserve">the </w:t>
      </w:r>
      <w:r w:rsidRPr="002A347F">
        <w:t xml:space="preserve">legacy </w:t>
      </w:r>
      <w:r>
        <w:t>procedures in the clauses summarized in Table 5.</w:t>
      </w:r>
    </w:p>
    <w:p w14:paraId="73D5B6B8" w14:textId="12BAE97E" w:rsidR="00CA7DEB" w:rsidRPr="002E5AEA" w:rsidRDefault="00CA7DEB" w:rsidP="00135872">
      <w:pPr>
        <w:pStyle w:val="ListParagraph"/>
        <w:numPr>
          <w:ilvl w:val="0"/>
          <w:numId w:val="27"/>
        </w:numPr>
        <w:jc w:val="both"/>
      </w:pPr>
      <w:r w:rsidRPr="002E5AEA">
        <w:rPr>
          <w:lang w:val="en-US"/>
        </w:rPr>
        <w:t>“Scheduling Restriction” when the</w:t>
      </w:r>
      <w:r w:rsidR="00AD5ADF">
        <w:rPr>
          <w:lang w:val="en-US"/>
        </w:rPr>
        <w:t>re are 10 HARQ processes, where the</w:t>
      </w:r>
      <w:r w:rsidRPr="002E5AEA">
        <w:rPr>
          <w:lang w:val="en-US"/>
        </w:rPr>
        <w:t xml:space="preserve"> 1st HARQ process has “HARQ feedback” </w:t>
      </w:r>
      <w:r>
        <w:rPr>
          <w:lang w:val="en-US"/>
        </w:rPr>
        <w:t>enabled</w:t>
      </w:r>
      <w:r w:rsidRPr="002E5AEA">
        <w:rPr>
          <w:lang w:val="en-US"/>
        </w:rPr>
        <w:t xml:space="preserve"> and </w:t>
      </w:r>
      <w:r>
        <w:rPr>
          <w:lang w:val="en-US"/>
        </w:rPr>
        <w:t xml:space="preserve">all other </w:t>
      </w:r>
      <w:r w:rsidRPr="002E5AEA">
        <w:rPr>
          <w:lang w:val="en-US"/>
        </w:rPr>
        <w:t>HARQ process</w:t>
      </w:r>
      <w:r>
        <w:rPr>
          <w:lang w:val="en-US"/>
        </w:rPr>
        <w:t>es</w:t>
      </w:r>
      <w:r w:rsidRPr="002E5AEA">
        <w:rPr>
          <w:lang w:val="en-US"/>
        </w:rPr>
        <w:t xml:space="preserve"> ha</w:t>
      </w:r>
      <w:r>
        <w:rPr>
          <w:lang w:val="en-US"/>
        </w:rPr>
        <w:t>ve their</w:t>
      </w:r>
      <w:r w:rsidRPr="002E5AEA">
        <w:rPr>
          <w:lang w:val="en-US"/>
        </w:rPr>
        <w:t xml:space="preserve"> “HARQ feedback” </w:t>
      </w:r>
      <w:r>
        <w:rPr>
          <w:lang w:val="en-US"/>
        </w:rPr>
        <w:t>disabled</w:t>
      </w:r>
      <w:r w:rsidRPr="002E5AEA">
        <w:rPr>
          <w:lang w:val="en-US"/>
        </w:rPr>
        <w:t>.</w:t>
      </w:r>
    </w:p>
    <w:p w14:paraId="68CFB52A" w14:textId="77777777" w:rsidR="00CA7DEB" w:rsidRDefault="00CA7DEB" w:rsidP="00CA7DEB">
      <w:pPr>
        <w:pStyle w:val="ListParagraph"/>
        <w:jc w:val="both"/>
        <w:rPr>
          <w:lang w:val="en-US"/>
        </w:rPr>
      </w:pPr>
    </w:p>
    <w:p w14:paraId="03660412" w14:textId="6E29449E" w:rsidR="00CA7DEB" w:rsidRDefault="00CA7DEB" w:rsidP="00CA7DEB">
      <w:pPr>
        <w:ind w:firstLine="567"/>
        <w:jc w:val="center"/>
        <w:rPr>
          <w:sz w:val="16"/>
          <w:szCs w:val="16"/>
        </w:rPr>
      </w:pPr>
      <w:r w:rsidRPr="00A87D48">
        <w:rPr>
          <w:sz w:val="16"/>
          <w:szCs w:val="16"/>
        </w:rPr>
        <w:t xml:space="preserve">Table </w:t>
      </w:r>
      <w:r>
        <w:rPr>
          <w:sz w:val="16"/>
          <w:szCs w:val="16"/>
        </w:rPr>
        <w:t>6 “Scheduling restriction for LTE-MTC”</w:t>
      </w:r>
      <w:r w:rsidRPr="00424E64">
        <w:rPr>
          <w:sz w:val="16"/>
          <w:szCs w:val="16"/>
        </w:rPr>
        <w:t xml:space="preserve"> </w:t>
      </w:r>
      <w:r>
        <w:rPr>
          <w:sz w:val="16"/>
          <w:szCs w:val="16"/>
        </w:rPr>
        <w:t xml:space="preserve">when combined with legacy rules in a scenario with </w:t>
      </w:r>
      <w:r w:rsidR="00766642">
        <w:rPr>
          <w:sz w:val="16"/>
          <w:szCs w:val="16"/>
        </w:rPr>
        <w:t>10</w:t>
      </w:r>
      <w:r w:rsidRPr="00424E64">
        <w:rPr>
          <w:sz w:val="16"/>
          <w:szCs w:val="16"/>
        </w:rPr>
        <w:t xml:space="preserve"> HARQ processes</w:t>
      </w:r>
      <w:r>
        <w:rPr>
          <w:sz w:val="16"/>
          <w:szCs w:val="16"/>
        </w:rPr>
        <w:t xml:space="preserve">, where </w:t>
      </w:r>
      <w:r w:rsidRPr="004113BF">
        <w:rPr>
          <w:sz w:val="16"/>
          <w:szCs w:val="16"/>
        </w:rPr>
        <w:t>the 1</w:t>
      </w:r>
      <w:r w:rsidRPr="004113BF">
        <w:rPr>
          <w:sz w:val="16"/>
          <w:szCs w:val="16"/>
          <w:vertAlign w:val="superscript"/>
        </w:rPr>
        <w:t>st</w:t>
      </w:r>
      <w:r w:rsidRPr="004113BF">
        <w:rPr>
          <w:sz w:val="16"/>
          <w:szCs w:val="16"/>
        </w:rPr>
        <w:t xml:space="preserve"> HARQ process has “HARQ feedback” </w:t>
      </w:r>
      <w:r>
        <w:rPr>
          <w:sz w:val="16"/>
          <w:szCs w:val="16"/>
        </w:rPr>
        <w:t>en</w:t>
      </w:r>
      <w:r w:rsidRPr="004113BF">
        <w:rPr>
          <w:sz w:val="16"/>
          <w:szCs w:val="16"/>
        </w:rPr>
        <w:t xml:space="preserve">abled and </w:t>
      </w:r>
      <w:r>
        <w:rPr>
          <w:sz w:val="16"/>
          <w:szCs w:val="16"/>
        </w:rPr>
        <w:t xml:space="preserve">all other </w:t>
      </w:r>
      <w:r w:rsidRPr="004113BF">
        <w:rPr>
          <w:sz w:val="16"/>
          <w:szCs w:val="16"/>
        </w:rPr>
        <w:t>HARQ process</w:t>
      </w:r>
      <w:r>
        <w:rPr>
          <w:sz w:val="16"/>
          <w:szCs w:val="16"/>
        </w:rPr>
        <w:t>es have their</w:t>
      </w:r>
      <w:r w:rsidRPr="004113BF">
        <w:rPr>
          <w:sz w:val="16"/>
          <w:szCs w:val="16"/>
        </w:rPr>
        <w:t xml:space="preserve"> “HARQ feedback” </w:t>
      </w:r>
      <w:r>
        <w:rPr>
          <w:sz w:val="16"/>
          <w:szCs w:val="16"/>
        </w:rPr>
        <w:t>dis</w:t>
      </w:r>
      <w:r w:rsidRPr="004113BF">
        <w:rPr>
          <w:sz w:val="16"/>
          <w:szCs w:val="16"/>
        </w:rPr>
        <w:t>abled</w:t>
      </w:r>
    </w:p>
    <w:tbl>
      <w:tblPr>
        <w:tblW w:w="8054"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3213E1" w:rsidRPr="001531A8" w14:paraId="13C86F31" w14:textId="77777777" w:rsidTr="003213E1">
        <w:trPr>
          <w:jc w:val="center"/>
        </w:trPr>
        <w:tc>
          <w:tcPr>
            <w:tcW w:w="670" w:type="dxa"/>
            <w:tcBorders>
              <w:top w:val="single" w:sz="4" w:space="0" w:color="auto"/>
              <w:left w:val="single" w:sz="4" w:space="0" w:color="auto"/>
              <w:bottom w:val="single" w:sz="4" w:space="0" w:color="auto"/>
              <w:right w:val="single" w:sz="4" w:space="0" w:color="auto"/>
            </w:tcBorders>
          </w:tcPr>
          <w:p w14:paraId="31E70CFF"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EA72D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44AB00"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60F35F"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654B37"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0376AA" w14:textId="10127D73"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23FC7E"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98723A"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7283C5"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7EC3100" w14:textId="04490C89"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208D4A" w14:textId="77777777" w:rsidR="003213E1" w:rsidRPr="001531A8" w:rsidRDefault="003213E1" w:rsidP="008D6BFE">
            <w:pPr>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0AD923E2"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4239F7"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B6A0A8"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3E2466"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072EF4"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A10E93" w14:textId="77777777" w:rsidR="003213E1" w:rsidRPr="001531A8"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5B8DF44"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5A0094"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D5158A"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A83EED"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82E43E"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7ABF58"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50B5BE0"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FD0701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69531C"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A645D2"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D14B4E"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42A3C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92358F"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1D52C4"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FCFC4C"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67DA4E"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2ED55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BBB091"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71809F"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60145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F98A34"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37A7A2"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26DB47"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B6FC13"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F1311B" w14:textId="77777777" w:rsidR="003213E1" w:rsidRPr="001531A8"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F5A83B"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43CDF3" w14:textId="77777777" w:rsidR="003213E1" w:rsidRPr="001531A8"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40E07B" w14:textId="77777777" w:rsidR="003213E1" w:rsidRPr="001531A8"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F0BC9B" w14:textId="77777777" w:rsidR="003213E1" w:rsidRPr="001531A8"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804BB1"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E4A6C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DF2C90"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BD44FC"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0C6BFC"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9786BA" w14:textId="77777777" w:rsidR="003213E1" w:rsidRPr="001531A8" w:rsidRDefault="003213E1" w:rsidP="008D6BFE">
            <w:pPr>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360C3D84" w14:textId="77777777" w:rsidR="003213E1" w:rsidRDefault="003213E1" w:rsidP="008D6BFE">
            <w:pPr>
              <w:jc w:val="center"/>
              <w:rPr>
                <w:rFonts w:asciiTheme="minorHAnsi" w:hAnsiTheme="minorHAnsi" w:cstheme="minorHAnsi"/>
                <w:sz w:val="11"/>
                <w:szCs w:val="11"/>
                <w:lang w:eastAsia="en-GB"/>
              </w:rPr>
            </w:pPr>
          </w:p>
          <w:p w14:paraId="0EA0C973" w14:textId="77777777" w:rsidR="003213E1" w:rsidRDefault="003213E1" w:rsidP="008D6BFE">
            <w:pPr>
              <w:jc w:val="center"/>
              <w:rPr>
                <w:rFonts w:asciiTheme="minorHAnsi" w:hAnsiTheme="minorHAnsi" w:cstheme="minorHAnsi"/>
                <w:sz w:val="11"/>
                <w:szCs w:val="11"/>
                <w:lang w:eastAsia="en-GB"/>
              </w:rPr>
            </w:pPr>
          </w:p>
          <w:p w14:paraId="495CED36" w14:textId="77777777" w:rsidR="003213E1" w:rsidRDefault="003213E1" w:rsidP="008D6BFE">
            <w:pPr>
              <w:jc w:val="center"/>
              <w:rPr>
                <w:rFonts w:asciiTheme="minorHAnsi" w:hAnsiTheme="minorHAnsi" w:cstheme="minorHAnsi"/>
                <w:sz w:val="11"/>
                <w:szCs w:val="11"/>
                <w:lang w:eastAsia="en-GB"/>
              </w:rPr>
            </w:pPr>
          </w:p>
          <w:p w14:paraId="0D04FF72" w14:textId="77777777" w:rsidR="003213E1" w:rsidRPr="001531A8"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3213E1" w:rsidRPr="001531A8" w14:paraId="09CC74A9" w14:textId="77777777" w:rsidTr="003213E1">
        <w:trPr>
          <w:jc w:val="center"/>
        </w:trPr>
        <w:tc>
          <w:tcPr>
            <w:tcW w:w="670" w:type="dxa"/>
            <w:tcBorders>
              <w:top w:val="single" w:sz="4" w:space="0" w:color="auto"/>
              <w:left w:val="single" w:sz="4" w:space="0" w:color="auto"/>
              <w:bottom w:val="single" w:sz="4" w:space="0" w:color="auto"/>
              <w:right w:val="single" w:sz="4" w:space="0" w:color="auto"/>
            </w:tcBorders>
            <w:hideMark/>
          </w:tcPr>
          <w:p w14:paraId="0B5E55D0" w14:textId="77777777" w:rsidR="003213E1" w:rsidRPr="001531A8" w:rsidRDefault="003213E1" w:rsidP="008D6BFE">
            <w:pPr>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3D0ECA14" w14:textId="77777777" w:rsidR="003213E1" w:rsidRPr="001531A8"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7B6B3FF9"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5C822413"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7AEC70B"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716B82D" w14:textId="14B63AA5"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7F83AC6D" w14:textId="77777777" w:rsidR="003213E1"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BFF278" w14:textId="77777777" w:rsidR="003213E1"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7AA258" w14:textId="77777777" w:rsidR="003213E1"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A4859E" w14:textId="26FEFE9D"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4BA6CE1F"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593E5F4A"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48DA8687"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0267D16C"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63D9D0AF"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3627A91C"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2A8F785B"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5D090516"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3E150884"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47F47C88"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095A3950"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6555659C"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182810AE"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5414921D"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34365780"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23C791BC"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3A2E90AB"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2770D2E1"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2E56C4A7"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51C2F603"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3F64A589"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132F4773"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17D4AF9E"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5561F3A6"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29CD0A70"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3A162A14"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7F590E5D"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16890278"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213072AA"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5AAB98A8"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040C4804"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663372E7"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5ECC039F"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53B3E6B1"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37A5FEC6"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762BD009"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09D8EEDF"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62508F64"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4799D9E0"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74484B73"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14837C42"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13429EA9"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vMerge/>
            <w:tcBorders>
              <w:left w:val="single" w:sz="4" w:space="0" w:color="auto"/>
              <w:right w:val="single" w:sz="4" w:space="0" w:color="auto"/>
            </w:tcBorders>
          </w:tcPr>
          <w:p w14:paraId="1BB4FFF7" w14:textId="77777777" w:rsidR="003213E1" w:rsidRDefault="003213E1" w:rsidP="008D6BFE">
            <w:pPr>
              <w:jc w:val="center"/>
              <w:rPr>
                <w:rFonts w:asciiTheme="minorHAnsi" w:hAnsiTheme="minorHAnsi" w:cstheme="minorHAnsi"/>
                <w:sz w:val="11"/>
                <w:szCs w:val="11"/>
                <w:lang w:eastAsia="en-GB"/>
              </w:rPr>
            </w:pPr>
          </w:p>
        </w:tc>
      </w:tr>
      <w:tr w:rsidR="007F63A1" w:rsidRPr="001531A8" w14:paraId="05CFFCF7" w14:textId="77777777" w:rsidTr="003213E1">
        <w:trPr>
          <w:cantSplit/>
          <w:trHeight w:val="1134"/>
          <w:jc w:val="center"/>
        </w:trPr>
        <w:tc>
          <w:tcPr>
            <w:tcW w:w="670" w:type="dxa"/>
            <w:tcBorders>
              <w:top w:val="single" w:sz="4" w:space="0" w:color="auto"/>
              <w:left w:val="single" w:sz="4" w:space="0" w:color="auto"/>
              <w:bottom w:val="single" w:sz="4" w:space="0" w:color="auto"/>
              <w:right w:val="single" w:sz="4" w:space="0" w:color="auto"/>
            </w:tcBorders>
          </w:tcPr>
          <w:p w14:paraId="03A42747" w14:textId="77777777" w:rsidR="007F63A1" w:rsidRDefault="007F63A1" w:rsidP="007F63A1">
            <w:pPr>
              <w:rPr>
                <w:rFonts w:asciiTheme="minorHAnsi" w:hAnsiTheme="minorHAnsi" w:cstheme="minorHAnsi"/>
                <w:sz w:val="11"/>
                <w:szCs w:val="11"/>
                <w:lang w:eastAsia="en-GB"/>
              </w:rPr>
            </w:pPr>
            <w:r>
              <w:rPr>
                <w:rFonts w:asciiTheme="minorHAnsi" w:hAnsiTheme="minorHAnsi" w:cstheme="minorHAnsi"/>
                <w:sz w:val="11"/>
                <w:szCs w:val="11"/>
                <w:lang w:eastAsia="en-GB"/>
              </w:rPr>
              <w:t>MPDCCH</w:t>
            </w:r>
          </w:p>
        </w:tc>
        <w:tc>
          <w:tcPr>
            <w:tcW w:w="142" w:type="dxa"/>
            <w:tcBorders>
              <w:top w:val="single" w:sz="4" w:space="0" w:color="auto"/>
              <w:left w:val="single" w:sz="4" w:space="0" w:color="auto"/>
              <w:bottom w:val="single" w:sz="4" w:space="0" w:color="auto"/>
              <w:right w:val="single" w:sz="4" w:space="0" w:color="auto"/>
            </w:tcBorders>
          </w:tcPr>
          <w:p w14:paraId="4B8384E4"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F8DFE37"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555E4039"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BD2A60C"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2920422"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p w14:paraId="3BB32E38" w14:textId="77777777" w:rsidR="001C284E" w:rsidRDefault="001C284E" w:rsidP="007F63A1">
            <w:pPr>
              <w:jc w:val="center"/>
              <w:rPr>
                <w:rFonts w:asciiTheme="minorHAnsi" w:hAnsiTheme="minorHAnsi" w:cstheme="minorHAnsi"/>
                <w:sz w:val="11"/>
                <w:szCs w:val="11"/>
                <w:lang w:eastAsia="en-GB"/>
              </w:rPr>
            </w:pPr>
          </w:p>
          <w:p w14:paraId="1209733E" w14:textId="77777777" w:rsidR="001C284E" w:rsidRDefault="001C284E" w:rsidP="007F63A1">
            <w:pPr>
              <w:jc w:val="center"/>
              <w:rPr>
                <w:rFonts w:asciiTheme="minorHAnsi" w:hAnsiTheme="minorHAnsi" w:cstheme="minorHAnsi"/>
                <w:sz w:val="11"/>
                <w:szCs w:val="11"/>
                <w:lang w:eastAsia="en-GB"/>
              </w:rPr>
            </w:pPr>
          </w:p>
          <w:p w14:paraId="2812EB86" w14:textId="77777777" w:rsidR="001C284E" w:rsidRDefault="001C284E" w:rsidP="007F63A1">
            <w:pPr>
              <w:jc w:val="center"/>
              <w:rPr>
                <w:rFonts w:asciiTheme="minorHAnsi" w:hAnsiTheme="minorHAnsi" w:cstheme="minorHAnsi"/>
                <w:sz w:val="11"/>
                <w:szCs w:val="11"/>
                <w:lang w:eastAsia="en-GB"/>
              </w:rPr>
            </w:pPr>
          </w:p>
          <w:p w14:paraId="1B6328E6" w14:textId="77777777" w:rsidR="001C284E" w:rsidRDefault="001C284E" w:rsidP="007F63A1">
            <w:pPr>
              <w:jc w:val="center"/>
              <w:rPr>
                <w:rFonts w:asciiTheme="minorHAnsi" w:hAnsiTheme="minorHAnsi" w:cstheme="minorHAnsi"/>
                <w:sz w:val="11"/>
                <w:szCs w:val="11"/>
                <w:lang w:eastAsia="en-GB"/>
              </w:rPr>
            </w:pPr>
          </w:p>
          <w:p w14:paraId="0A1FFE22" w14:textId="77777777" w:rsidR="001C284E" w:rsidRDefault="001C284E" w:rsidP="007F63A1">
            <w:pPr>
              <w:jc w:val="center"/>
              <w:rPr>
                <w:rFonts w:asciiTheme="minorHAnsi" w:hAnsiTheme="minorHAnsi" w:cstheme="minorHAnsi"/>
                <w:sz w:val="11"/>
                <w:szCs w:val="11"/>
                <w:lang w:eastAsia="en-GB"/>
              </w:rPr>
            </w:pPr>
          </w:p>
          <w:p w14:paraId="275B8FD9" w14:textId="77777777" w:rsidR="001C284E" w:rsidRDefault="001C284E" w:rsidP="007F63A1">
            <w:pPr>
              <w:jc w:val="center"/>
              <w:rPr>
                <w:rFonts w:asciiTheme="minorHAnsi" w:hAnsiTheme="minorHAnsi" w:cstheme="minorHAnsi"/>
                <w:sz w:val="11"/>
                <w:szCs w:val="11"/>
                <w:lang w:eastAsia="en-GB"/>
              </w:rPr>
            </w:pPr>
          </w:p>
          <w:p w14:paraId="61CAC1AE" w14:textId="77777777" w:rsidR="001C284E" w:rsidRDefault="001C284E" w:rsidP="007F63A1">
            <w:pPr>
              <w:jc w:val="center"/>
              <w:rPr>
                <w:rFonts w:asciiTheme="minorHAnsi" w:hAnsiTheme="minorHAnsi" w:cstheme="minorHAnsi"/>
                <w:sz w:val="11"/>
                <w:szCs w:val="11"/>
                <w:lang w:eastAsia="en-GB"/>
              </w:rPr>
            </w:pPr>
          </w:p>
          <w:p w14:paraId="7B38DDF1" w14:textId="7EAA2E9A" w:rsidR="001C284E" w:rsidRDefault="001C284E"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extDirection w:val="btLr"/>
          </w:tcPr>
          <w:p w14:paraId="77FCCB57" w14:textId="02440EEE" w:rsidR="007F63A1" w:rsidRDefault="007F63A1" w:rsidP="007F63A1">
            <w:pPr>
              <w:jc w:val="center"/>
              <w:rPr>
                <w:rFonts w:asciiTheme="minorHAnsi" w:hAnsiTheme="minorHAnsi" w:cstheme="minorHAnsi"/>
                <w:sz w:val="11"/>
                <w:szCs w:val="11"/>
                <w:lang w:eastAsia="en-GB"/>
              </w:rPr>
            </w:pPr>
            <w:r w:rsidRPr="00CB6045">
              <w:rPr>
                <w:rFonts w:asciiTheme="minorHAnsi" w:hAnsiTheme="minorHAnsi" w:cstheme="minorHAnsi"/>
                <w:color w:val="FF0000"/>
                <w:sz w:val="12"/>
                <w:szCs w:val="12"/>
                <w:lang w:eastAsia="en-GB"/>
              </w:rPr>
              <w:t xml:space="preserve">guard subframe </w:t>
            </w:r>
            <w:r w:rsidRPr="00A00F1A">
              <w:rPr>
                <w:rFonts w:asciiTheme="minorHAnsi" w:hAnsiTheme="minorHAnsi" w:cstheme="minorHAnsi"/>
                <w:color w:val="FF0000"/>
                <w:sz w:val="12"/>
                <w:szCs w:val="12"/>
                <w:lang w:eastAsia="en-GB"/>
              </w:rPr>
              <w:t>Clause 10.2.2.3 of TS 36.211</w:t>
            </w:r>
          </w:p>
        </w:tc>
        <w:tc>
          <w:tcPr>
            <w:tcW w:w="142" w:type="dxa"/>
            <w:tcBorders>
              <w:top w:val="single" w:sz="4" w:space="0" w:color="auto"/>
              <w:left w:val="single" w:sz="4" w:space="0" w:color="auto"/>
              <w:bottom w:val="single" w:sz="4" w:space="0" w:color="auto"/>
              <w:right w:val="single" w:sz="4" w:space="0" w:color="auto"/>
            </w:tcBorders>
            <w:textDirection w:val="btLr"/>
          </w:tcPr>
          <w:p w14:paraId="4E5965A2" w14:textId="5192C121" w:rsidR="007F63A1" w:rsidRDefault="007F63A1" w:rsidP="007F63A1">
            <w:pPr>
              <w:ind w:left="113" w:right="113"/>
              <w:jc w:val="center"/>
              <w:rPr>
                <w:rFonts w:asciiTheme="minorHAnsi" w:hAnsiTheme="minorHAnsi" w:cstheme="minorHAnsi"/>
                <w:sz w:val="11"/>
                <w:szCs w:val="11"/>
                <w:lang w:eastAsia="en-GB"/>
              </w:rPr>
            </w:pPr>
            <w:r>
              <w:rPr>
                <w:rFonts w:asciiTheme="minorHAnsi" w:hAnsiTheme="minorHAnsi" w:cstheme="minorHAnsi"/>
                <w:color w:val="FF0000"/>
                <w:sz w:val="12"/>
                <w:szCs w:val="12"/>
                <w:lang w:eastAsia="en-GB"/>
              </w:rPr>
              <w:t>Half-duplex FDD operation</w:t>
            </w:r>
            <w:r w:rsidRPr="00CB6045">
              <w:rPr>
                <w:rFonts w:asciiTheme="minorHAnsi" w:hAnsiTheme="minorHAnsi" w:cstheme="minorHAnsi"/>
                <w:color w:val="FF0000"/>
                <w:sz w:val="12"/>
                <w:szCs w:val="12"/>
                <w:lang w:eastAsia="en-GB"/>
              </w:rPr>
              <w:t xml:space="preserve"> </w:t>
            </w:r>
            <w:r w:rsidRPr="00A00F1A">
              <w:rPr>
                <w:rFonts w:asciiTheme="minorHAnsi" w:hAnsiTheme="minorHAnsi" w:cstheme="minorHAnsi"/>
                <w:color w:val="FF0000"/>
                <w:sz w:val="12"/>
                <w:szCs w:val="12"/>
                <w:lang w:eastAsia="en-GB"/>
              </w:rPr>
              <w:t xml:space="preserve">Clause </w:t>
            </w:r>
            <w:r>
              <w:rPr>
                <w:rFonts w:asciiTheme="minorHAnsi" w:hAnsiTheme="minorHAnsi" w:cstheme="minorHAnsi"/>
                <w:color w:val="FF0000"/>
                <w:sz w:val="12"/>
                <w:szCs w:val="12"/>
                <w:lang w:eastAsia="en-GB"/>
              </w:rPr>
              <w:t>4.1</w:t>
            </w:r>
            <w:r w:rsidRPr="00A00F1A">
              <w:rPr>
                <w:rFonts w:asciiTheme="minorHAnsi" w:hAnsiTheme="minorHAnsi" w:cstheme="minorHAnsi"/>
                <w:color w:val="FF0000"/>
                <w:sz w:val="12"/>
                <w:szCs w:val="12"/>
                <w:lang w:eastAsia="en-GB"/>
              </w:rPr>
              <w:t xml:space="preserve"> of TS 36.211</w:t>
            </w:r>
          </w:p>
        </w:tc>
        <w:tc>
          <w:tcPr>
            <w:tcW w:w="142" w:type="dxa"/>
            <w:tcBorders>
              <w:top w:val="single" w:sz="4" w:space="0" w:color="auto"/>
              <w:left w:val="single" w:sz="4" w:space="0" w:color="auto"/>
              <w:bottom w:val="single" w:sz="4" w:space="0" w:color="auto"/>
              <w:right w:val="single" w:sz="4" w:space="0" w:color="auto"/>
            </w:tcBorders>
            <w:textDirection w:val="btLr"/>
          </w:tcPr>
          <w:p w14:paraId="679935D5" w14:textId="7FBF61A7" w:rsidR="007F63A1" w:rsidRDefault="007F63A1" w:rsidP="007F63A1">
            <w:pPr>
              <w:jc w:val="center"/>
              <w:rPr>
                <w:rFonts w:asciiTheme="minorHAnsi" w:hAnsiTheme="minorHAnsi" w:cstheme="minorHAnsi"/>
                <w:sz w:val="11"/>
                <w:szCs w:val="11"/>
                <w:lang w:eastAsia="en-GB"/>
              </w:rPr>
            </w:pPr>
            <w:r w:rsidRPr="00CB6045">
              <w:rPr>
                <w:rFonts w:asciiTheme="minorHAnsi" w:hAnsiTheme="minorHAnsi" w:cstheme="minorHAnsi"/>
                <w:color w:val="FF0000"/>
                <w:sz w:val="12"/>
                <w:szCs w:val="12"/>
                <w:lang w:eastAsia="en-GB"/>
              </w:rPr>
              <w:t xml:space="preserve">guard subframe </w:t>
            </w:r>
            <w:r w:rsidRPr="00A00F1A">
              <w:rPr>
                <w:rFonts w:asciiTheme="minorHAnsi" w:hAnsiTheme="minorHAnsi" w:cstheme="minorHAnsi"/>
                <w:color w:val="FF0000"/>
                <w:sz w:val="12"/>
                <w:szCs w:val="12"/>
                <w:lang w:eastAsia="en-GB"/>
              </w:rPr>
              <w:t xml:space="preserve">Clause </w:t>
            </w:r>
            <w:r w:rsidR="000B42B9">
              <w:rPr>
                <w:rFonts w:asciiTheme="minorHAnsi" w:hAnsiTheme="minorHAnsi" w:cstheme="minorHAnsi"/>
                <w:color w:val="FF0000"/>
                <w:sz w:val="12"/>
                <w:szCs w:val="12"/>
                <w:lang w:eastAsia="en-GB"/>
              </w:rPr>
              <w:t xml:space="preserve">6.2.5 &amp; </w:t>
            </w:r>
            <w:r w:rsidRPr="00A00F1A">
              <w:rPr>
                <w:rFonts w:asciiTheme="minorHAnsi" w:hAnsiTheme="minorHAnsi" w:cstheme="minorHAnsi"/>
                <w:color w:val="FF0000"/>
                <w:sz w:val="12"/>
                <w:szCs w:val="12"/>
                <w:lang w:eastAsia="en-GB"/>
              </w:rPr>
              <w:t>10.2.2.3 of TS 36.211</w:t>
            </w:r>
          </w:p>
        </w:tc>
        <w:tc>
          <w:tcPr>
            <w:tcW w:w="142" w:type="dxa"/>
            <w:tcBorders>
              <w:top w:val="single" w:sz="4" w:space="0" w:color="auto"/>
              <w:left w:val="single" w:sz="4" w:space="0" w:color="auto"/>
              <w:bottom w:val="single" w:sz="4" w:space="0" w:color="auto"/>
              <w:right w:val="single" w:sz="4" w:space="0" w:color="auto"/>
            </w:tcBorders>
          </w:tcPr>
          <w:p w14:paraId="72FF05B3" w14:textId="46E07E01" w:rsidR="007F63A1" w:rsidRPr="009F1C66" w:rsidRDefault="007F63A1" w:rsidP="007F63A1">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1</w:t>
            </w:r>
          </w:p>
          <w:p w14:paraId="3C8A923F" w14:textId="77777777" w:rsidR="007F63A1" w:rsidRPr="009F1C66" w:rsidRDefault="007F63A1" w:rsidP="007F63A1">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o</w:t>
            </w:r>
            <w:r w:rsidRPr="009F1C66">
              <w:rPr>
                <w:rFonts w:asciiTheme="minorHAnsi" w:hAnsiTheme="minorHAnsi" w:cstheme="minorHAnsi"/>
                <w:color w:val="FF0000"/>
                <w:sz w:val="11"/>
                <w:szCs w:val="11"/>
                <w:lang w:eastAsia="en-GB"/>
              </w:rPr>
              <w:t>r</w:t>
            </w:r>
          </w:p>
          <w:p w14:paraId="2B195C38" w14:textId="43F974D6" w:rsidR="007F63A1" w:rsidRPr="009F1C66" w:rsidRDefault="007F63A1" w:rsidP="007F63A1">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5</w:t>
            </w:r>
          </w:p>
          <w:p w14:paraId="06F3A850" w14:textId="77777777" w:rsidR="007F63A1" w:rsidRPr="009F1C66" w:rsidRDefault="007F63A1" w:rsidP="007F63A1">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o</w:t>
            </w:r>
            <w:r w:rsidRPr="009F1C66">
              <w:rPr>
                <w:rFonts w:asciiTheme="minorHAnsi" w:hAnsiTheme="minorHAnsi" w:cstheme="minorHAnsi"/>
                <w:color w:val="FF0000"/>
                <w:sz w:val="11"/>
                <w:szCs w:val="11"/>
                <w:lang w:eastAsia="en-GB"/>
              </w:rPr>
              <w:t>r</w:t>
            </w:r>
          </w:p>
          <w:p w14:paraId="4FA7609C" w14:textId="588BAFC4" w:rsidR="007F63A1" w:rsidRPr="007F63A1" w:rsidRDefault="007F63A1" w:rsidP="007F63A1">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49A0BEA2" w14:textId="2DDDF4A8" w:rsidR="007F63A1" w:rsidRDefault="007F63A1" w:rsidP="007F63A1">
            <w:pPr>
              <w:spacing w:after="0"/>
              <w:jc w:val="center"/>
              <w:rPr>
                <w:rFonts w:asciiTheme="minorHAnsi" w:hAnsiTheme="minorHAnsi" w:cstheme="minorHAnsi"/>
                <w:sz w:val="11"/>
                <w:szCs w:val="11"/>
                <w:lang w:eastAsia="en-GB"/>
              </w:rPr>
            </w:pPr>
            <w:r>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62AE0C98" w14:textId="77777777" w:rsidR="007F63A1" w:rsidRDefault="007F63A1" w:rsidP="007F63A1">
            <w:pPr>
              <w:spacing w:after="0"/>
              <w:jc w:val="center"/>
              <w:rPr>
                <w:rFonts w:asciiTheme="minorHAnsi" w:hAnsiTheme="minorHAnsi" w:cstheme="minorHAnsi"/>
                <w:sz w:val="11"/>
                <w:szCs w:val="11"/>
                <w:lang w:eastAsia="en-GB"/>
              </w:rPr>
            </w:pPr>
          </w:p>
          <w:p w14:paraId="33A57DDB" w14:textId="77777777" w:rsidR="007F63A1" w:rsidRDefault="007F63A1" w:rsidP="007F63A1">
            <w:pPr>
              <w:spacing w:after="0"/>
              <w:jc w:val="center"/>
              <w:rPr>
                <w:rFonts w:asciiTheme="minorHAnsi" w:hAnsiTheme="minorHAnsi" w:cstheme="minorHAnsi"/>
                <w:sz w:val="11"/>
                <w:szCs w:val="11"/>
                <w:lang w:eastAsia="en-GB"/>
              </w:rPr>
            </w:pPr>
          </w:p>
          <w:p w14:paraId="3EE5E362" w14:textId="77777777" w:rsidR="007F63A1" w:rsidRDefault="007F63A1" w:rsidP="007F63A1">
            <w:pPr>
              <w:spacing w:after="0"/>
              <w:jc w:val="center"/>
              <w:rPr>
                <w:rFonts w:asciiTheme="minorHAnsi" w:hAnsiTheme="minorHAnsi" w:cstheme="minorHAnsi"/>
                <w:sz w:val="11"/>
                <w:szCs w:val="11"/>
                <w:lang w:eastAsia="en-GB"/>
              </w:rPr>
            </w:pPr>
          </w:p>
          <w:p w14:paraId="01BBCA0A" w14:textId="77777777" w:rsidR="007F63A1" w:rsidRDefault="007F63A1" w:rsidP="007F63A1">
            <w:pPr>
              <w:spacing w:after="0"/>
              <w:jc w:val="center"/>
              <w:rPr>
                <w:rFonts w:asciiTheme="minorHAnsi" w:hAnsiTheme="minorHAnsi" w:cstheme="minorHAnsi"/>
                <w:sz w:val="11"/>
                <w:szCs w:val="11"/>
                <w:lang w:eastAsia="en-GB"/>
              </w:rPr>
            </w:pPr>
          </w:p>
          <w:p w14:paraId="3FC6F736" w14:textId="77777777" w:rsidR="007F63A1" w:rsidRDefault="007F63A1" w:rsidP="007F63A1">
            <w:pPr>
              <w:spacing w:after="0"/>
              <w:jc w:val="center"/>
              <w:rPr>
                <w:rFonts w:asciiTheme="minorHAnsi" w:hAnsiTheme="minorHAnsi" w:cstheme="minorHAnsi"/>
                <w:sz w:val="11"/>
                <w:szCs w:val="11"/>
                <w:lang w:eastAsia="en-GB"/>
              </w:rPr>
            </w:pPr>
          </w:p>
          <w:p w14:paraId="4D2A00A7" w14:textId="77777777" w:rsidR="007F63A1" w:rsidRDefault="007F63A1" w:rsidP="007F63A1">
            <w:pPr>
              <w:spacing w:after="0"/>
              <w:jc w:val="center"/>
              <w:rPr>
                <w:rFonts w:asciiTheme="minorHAnsi" w:hAnsiTheme="minorHAnsi" w:cstheme="minorHAnsi"/>
                <w:sz w:val="11"/>
                <w:szCs w:val="11"/>
                <w:lang w:eastAsia="en-GB"/>
              </w:rPr>
            </w:pPr>
          </w:p>
          <w:p w14:paraId="2D53A176" w14:textId="77777777" w:rsidR="007F63A1" w:rsidRDefault="007F63A1" w:rsidP="007F63A1">
            <w:pPr>
              <w:spacing w:after="0"/>
              <w:jc w:val="center"/>
              <w:rPr>
                <w:rFonts w:asciiTheme="minorHAnsi" w:hAnsiTheme="minorHAnsi" w:cstheme="minorHAnsi"/>
                <w:sz w:val="11"/>
                <w:szCs w:val="11"/>
                <w:lang w:eastAsia="en-GB"/>
              </w:rPr>
            </w:pPr>
          </w:p>
          <w:p w14:paraId="715A5DE6" w14:textId="77777777" w:rsidR="007F63A1" w:rsidRDefault="007F63A1" w:rsidP="007F63A1">
            <w:pPr>
              <w:spacing w:after="0"/>
              <w:jc w:val="center"/>
              <w:rPr>
                <w:rFonts w:asciiTheme="minorHAnsi" w:hAnsiTheme="minorHAnsi" w:cstheme="minorHAnsi"/>
                <w:sz w:val="11"/>
                <w:szCs w:val="11"/>
                <w:lang w:eastAsia="en-GB"/>
              </w:rPr>
            </w:pPr>
          </w:p>
          <w:p w14:paraId="1C41972E" w14:textId="77777777" w:rsidR="007F63A1" w:rsidRDefault="007F63A1" w:rsidP="007F63A1">
            <w:pPr>
              <w:spacing w:after="0"/>
              <w:jc w:val="center"/>
              <w:rPr>
                <w:rFonts w:asciiTheme="minorHAnsi" w:hAnsiTheme="minorHAnsi" w:cstheme="minorHAnsi"/>
                <w:sz w:val="11"/>
                <w:szCs w:val="11"/>
                <w:lang w:eastAsia="en-GB"/>
              </w:rPr>
            </w:pPr>
          </w:p>
          <w:p w14:paraId="21940964" w14:textId="77777777" w:rsidR="007F63A1" w:rsidRDefault="007F63A1" w:rsidP="007F63A1">
            <w:pPr>
              <w:spacing w:after="0"/>
              <w:jc w:val="center"/>
              <w:rPr>
                <w:rFonts w:asciiTheme="minorHAnsi" w:hAnsiTheme="minorHAnsi" w:cstheme="minorHAnsi"/>
                <w:sz w:val="11"/>
                <w:szCs w:val="11"/>
                <w:lang w:eastAsia="en-GB"/>
              </w:rPr>
            </w:pPr>
          </w:p>
          <w:p w14:paraId="73BD3ED6" w14:textId="77777777" w:rsidR="007F63A1" w:rsidRDefault="007F63A1" w:rsidP="007F63A1">
            <w:pPr>
              <w:spacing w:after="0"/>
              <w:jc w:val="center"/>
              <w:rPr>
                <w:rFonts w:asciiTheme="minorHAnsi" w:hAnsiTheme="minorHAnsi" w:cstheme="minorHAnsi"/>
                <w:sz w:val="11"/>
                <w:szCs w:val="11"/>
                <w:lang w:eastAsia="en-GB"/>
              </w:rPr>
            </w:pPr>
          </w:p>
          <w:p w14:paraId="000AF7C7" w14:textId="77777777" w:rsidR="007F63A1" w:rsidRDefault="007F63A1" w:rsidP="007F63A1">
            <w:pPr>
              <w:spacing w:after="0"/>
              <w:jc w:val="center"/>
              <w:rPr>
                <w:rFonts w:asciiTheme="minorHAnsi" w:hAnsiTheme="minorHAnsi" w:cstheme="minorHAnsi"/>
                <w:sz w:val="11"/>
                <w:szCs w:val="11"/>
                <w:lang w:eastAsia="en-GB"/>
              </w:rPr>
            </w:pPr>
          </w:p>
          <w:p w14:paraId="30A855E4" w14:textId="77777777" w:rsidR="007F63A1" w:rsidRDefault="007F63A1" w:rsidP="007F63A1">
            <w:pPr>
              <w:spacing w:after="0"/>
              <w:jc w:val="center"/>
              <w:rPr>
                <w:rFonts w:asciiTheme="minorHAnsi" w:hAnsiTheme="minorHAnsi" w:cstheme="minorHAnsi"/>
                <w:sz w:val="11"/>
                <w:szCs w:val="11"/>
                <w:lang w:eastAsia="en-GB"/>
              </w:rPr>
            </w:pPr>
          </w:p>
          <w:p w14:paraId="5A9C4FDB" w14:textId="77777777" w:rsidR="007F63A1" w:rsidRDefault="007F63A1" w:rsidP="007F63A1">
            <w:pPr>
              <w:spacing w:after="0"/>
              <w:jc w:val="center"/>
              <w:rPr>
                <w:rFonts w:asciiTheme="minorHAnsi" w:hAnsiTheme="minorHAnsi" w:cstheme="minorHAnsi"/>
                <w:sz w:val="11"/>
                <w:szCs w:val="11"/>
                <w:lang w:eastAsia="en-GB"/>
              </w:rPr>
            </w:pPr>
          </w:p>
          <w:p w14:paraId="3D33AB76" w14:textId="77777777" w:rsidR="007F63A1" w:rsidRDefault="007F63A1" w:rsidP="007F63A1">
            <w:pPr>
              <w:spacing w:after="0"/>
              <w:jc w:val="center"/>
              <w:rPr>
                <w:rFonts w:asciiTheme="minorHAnsi" w:hAnsiTheme="minorHAnsi" w:cstheme="minorHAnsi"/>
                <w:sz w:val="11"/>
                <w:szCs w:val="11"/>
                <w:lang w:eastAsia="en-GB"/>
              </w:rPr>
            </w:pPr>
          </w:p>
          <w:p w14:paraId="44B2C2C3" w14:textId="77777777" w:rsidR="007F63A1" w:rsidRDefault="007F63A1" w:rsidP="007F63A1">
            <w:pPr>
              <w:spacing w:after="0"/>
              <w:jc w:val="center"/>
              <w:rPr>
                <w:rFonts w:asciiTheme="minorHAnsi" w:hAnsiTheme="minorHAnsi" w:cstheme="minorHAnsi"/>
                <w:sz w:val="11"/>
                <w:szCs w:val="11"/>
                <w:lang w:eastAsia="en-GB"/>
              </w:rPr>
            </w:pPr>
          </w:p>
          <w:p w14:paraId="6122A733" w14:textId="77777777" w:rsidR="007F63A1" w:rsidRDefault="007F63A1" w:rsidP="007F63A1">
            <w:pPr>
              <w:spacing w:after="0"/>
              <w:jc w:val="center"/>
              <w:rPr>
                <w:rFonts w:asciiTheme="minorHAnsi" w:hAnsiTheme="minorHAnsi" w:cstheme="minorHAnsi"/>
                <w:sz w:val="11"/>
                <w:szCs w:val="11"/>
                <w:lang w:eastAsia="en-GB"/>
              </w:rPr>
            </w:pPr>
          </w:p>
          <w:p w14:paraId="73E55196" w14:textId="77777777" w:rsidR="007F63A1" w:rsidRDefault="007F63A1" w:rsidP="007F63A1">
            <w:pPr>
              <w:spacing w:after="0"/>
              <w:jc w:val="center"/>
              <w:rPr>
                <w:rFonts w:asciiTheme="minorHAnsi" w:hAnsiTheme="minorHAnsi" w:cstheme="minorHAnsi"/>
                <w:sz w:val="11"/>
                <w:szCs w:val="11"/>
                <w:lang w:eastAsia="en-GB"/>
              </w:rPr>
            </w:pPr>
          </w:p>
          <w:p w14:paraId="07DE8B32" w14:textId="09754BB0" w:rsidR="007F63A1" w:rsidRDefault="007F63A1" w:rsidP="007F63A1">
            <w:pPr>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6588C3" w14:textId="7333B534" w:rsidR="007F63A1" w:rsidRDefault="007F63A1" w:rsidP="007F63A1">
            <w:pPr>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A63165" w14:textId="681D88C7" w:rsidR="007F63A1" w:rsidRPr="002E1712" w:rsidRDefault="007F63A1" w:rsidP="007F63A1">
            <w:pPr>
              <w:spacing w:after="0"/>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C1D033" w14:textId="48BE032E" w:rsidR="007F63A1" w:rsidRPr="00C95E67" w:rsidRDefault="007F63A1" w:rsidP="007F63A1">
            <w:pPr>
              <w:spacing w:after="0"/>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B5D0C92" w14:textId="5062745E" w:rsidR="007F63A1" w:rsidRPr="00C95E67" w:rsidRDefault="007F63A1" w:rsidP="007F63A1">
            <w:pPr>
              <w:spacing w:after="0"/>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BB800ED"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084D4E"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8A6E92"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C0AA97"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5D0447"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79CBB8" w14:textId="77777777" w:rsidR="007F63A1" w:rsidRPr="00972A14"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8926F7" w14:textId="77777777" w:rsidR="007F63A1" w:rsidRPr="00972A14"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A89265" w14:textId="77777777" w:rsidR="007F63A1" w:rsidRPr="00972A14"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04FD2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71113E"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AF6165"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3852C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CC9C7E"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9C85CF"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C62FBC"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2241D2"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43FF4F"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A67AB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BF0350"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EF1AC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E35B46"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31667F"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35ED5B"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DF8005"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3F0FFE"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55446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2D5DE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7791B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1E5241"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465E9B"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A835B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21FD1B"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F7DB2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9F9260"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BF6EF4"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1046B4" w14:textId="77777777" w:rsidR="007F63A1" w:rsidRDefault="007F63A1" w:rsidP="007F63A1">
            <w:pPr>
              <w:jc w:val="center"/>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54BA2FFE" w14:textId="77777777" w:rsidR="007F63A1" w:rsidRDefault="007F63A1" w:rsidP="007F63A1">
            <w:pPr>
              <w:jc w:val="center"/>
              <w:rPr>
                <w:rFonts w:asciiTheme="minorHAnsi" w:hAnsiTheme="minorHAnsi" w:cstheme="minorHAnsi"/>
                <w:color w:val="FF0000"/>
                <w:sz w:val="11"/>
                <w:szCs w:val="11"/>
                <w:lang w:eastAsia="en-GB"/>
              </w:rPr>
            </w:pPr>
          </w:p>
        </w:tc>
      </w:tr>
      <w:tr w:rsidR="007F63A1" w:rsidRPr="001531A8" w14:paraId="30FD9759" w14:textId="77777777" w:rsidTr="003213E1">
        <w:trPr>
          <w:jc w:val="center"/>
        </w:trPr>
        <w:tc>
          <w:tcPr>
            <w:tcW w:w="670" w:type="dxa"/>
            <w:tcBorders>
              <w:top w:val="single" w:sz="4" w:space="0" w:color="auto"/>
              <w:left w:val="single" w:sz="4" w:space="0" w:color="auto"/>
              <w:bottom w:val="single" w:sz="4" w:space="0" w:color="auto"/>
              <w:right w:val="single" w:sz="4" w:space="0" w:color="auto"/>
            </w:tcBorders>
          </w:tcPr>
          <w:p w14:paraId="17285378" w14:textId="77777777" w:rsidR="007F63A1" w:rsidRDefault="007F63A1" w:rsidP="007F63A1">
            <w:pPr>
              <w:rPr>
                <w:rFonts w:asciiTheme="minorHAnsi" w:hAnsiTheme="minorHAnsi" w:cstheme="minorHAnsi"/>
                <w:sz w:val="11"/>
                <w:szCs w:val="11"/>
                <w:lang w:eastAsia="en-GB"/>
              </w:rPr>
            </w:pPr>
            <w:r>
              <w:rPr>
                <w:rFonts w:asciiTheme="minorHAnsi" w:hAnsiTheme="minorHAnsi" w:cstheme="minorHAnsi"/>
                <w:sz w:val="11"/>
                <w:szCs w:val="11"/>
                <w:lang w:eastAsia="en-GB"/>
              </w:rPr>
              <w:t>PDSCH</w:t>
            </w:r>
          </w:p>
        </w:tc>
        <w:tc>
          <w:tcPr>
            <w:tcW w:w="142" w:type="dxa"/>
            <w:tcBorders>
              <w:top w:val="single" w:sz="4" w:space="0" w:color="auto"/>
              <w:left w:val="single" w:sz="4" w:space="0" w:color="auto"/>
              <w:bottom w:val="single" w:sz="4" w:space="0" w:color="auto"/>
              <w:right w:val="single" w:sz="4" w:space="0" w:color="auto"/>
            </w:tcBorders>
          </w:tcPr>
          <w:p w14:paraId="0116DDDE"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4A34C2"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D6EFA2"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52B41A81"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62699C0E" w14:textId="3DD42BEE"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A8270A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E50D4CC"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5E1898"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94B316" w14:textId="2533AC1A"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BA6F8FB"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5FAA928B" w14:textId="3B837BFD" w:rsidR="007F63A1" w:rsidRDefault="007F63A1" w:rsidP="007F63A1">
            <w:pPr>
              <w:jc w:val="center"/>
              <w:rPr>
                <w:rFonts w:asciiTheme="minorHAnsi" w:hAnsiTheme="minorHAnsi" w:cstheme="minorHAnsi"/>
                <w:sz w:val="11"/>
                <w:szCs w:val="11"/>
                <w:lang w:eastAsia="en-GB"/>
              </w:rPr>
            </w:pPr>
            <w:r w:rsidRPr="002E1712">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2DC4C4C6" w14:textId="74C9F760" w:rsidR="007F63A1" w:rsidRPr="00816657" w:rsidRDefault="007F63A1" w:rsidP="007F63A1">
            <w:pPr>
              <w:jc w:val="center"/>
              <w:rPr>
                <w:rFonts w:asciiTheme="minorHAnsi" w:hAnsiTheme="minorHAnsi" w:cstheme="minorHAnsi"/>
                <w:sz w:val="11"/>
                <w:szCs w:val="11"/>
                <w:lang w:eastAsia="en-GB"/>
              </w:rPr>
            </w:pPr>
            <w:r>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70BDB771" w14:textId="74AA444E"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337040" w14:textId="71696DE8" w:rsidR="007F63A1" w:rsidRPr="0005332E"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660705" w14:textId="5E0E9B51" w:rsidR="007F63A1" w:rsidRPr="0005332E"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27EE09" w14:textId="390DB612"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E390FC" w14:textId="02BA1D96"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93DD27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C0CF1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D487D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6CBDE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0BDABC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746E0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ADCFD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F0C6E5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F3183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F545D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84D16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62FC4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759DD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351DB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C1E2C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426ACD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C169D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05CCE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934A9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A10F9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E00F6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BC1D2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B6BA6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1AEB5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C28F3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FD168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5557C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159CB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29616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8ABF9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E460B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5F1F0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37160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540DDD" w14:textId="77777777" w:rsidR="007F63A1" w:rsidRPr="00816657" w:rsidRDefault="007F63A1" w:rsidP="007F63A1">
            <w:pPr>
              <w:jc w:val="center"/>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5F934CFE" w14:textId="77777777" w:rsidR="007F63A1" w:rsidRDefault="007F63A1" w:rsidP="007F63A1">
            <w:pPr>
              <w:jc w:val="center"/>
              <w:rPr>
                <w:rFonts w:asciiTheme="minorHAnsi" w:hAnsiTheme="minorHAnsi" w:cstheme="minorHAnsi"/>
                <w:sz w:val="11"/>
                <w:szCs w:val="11"/>
                <w:lang w:eastAsia="en-GB"/>
              </w:rPr>
            </w:pPr>
          </w:p>
        </w:tc>
      </w:tr>
      <w:tr w:rsidR="007F63A1" w:rsidRPr="001531A8" w14:paraId="06E664B5" w14:textId="77777777" w:rsidTr="001151C3">
        <w:trPr>
          <w:jc w:val="center"/>
        </w:trPr>
        <w:tc>
          <w:tcPr>
            <w:tcW w:w="670" w:type="dxa"/>
            <w:tcBorders>
              <w:top w:val="single" w:sz="4" w:space="0" w:color="auto"/>
              <w:left w:val="single" w:sz="4" w:space="0" w:color="auto"/>
              <w:bottom w:val="single" w:sz="4" w:space="0" w:color="auto"/>
              <w:right w:val="single" w:sz="4" w:space="0" w:color="auto"/>
            </w:tcBorders>
          </w:tcPr>
          <w:p w14:paraId="51C270C3" w14:textId="0933C164" w:rsidR="007F63A1" w:rsidRDefault="007F63A1" w:rsidP="007F63A1">
            <w:pPr>
              <w:rPr>
                <w:rFonts w:asciiTheme="minorHAnsi" w:hAnsiTheme="minorHAnsi" w:cstheme="minorHAnsi"/>
                <w:sz w:val="11"/>
                <w:szCs w:val="11"/>
                <w:lang w:eastAsia="en-GB"/>
              </w:rPr>
            </w:pPr>
            <w:r>
              <w:rPr>
                <w:rFonts w:asciiTheme="minorHAnsi" w:hAnsiTheme="minorHAnsi" w:cstheme="minorHAnsi"/>
                <w:sz w:val="11"/>
                <w:szCs w:val="11"/>
                <w:lang w:eastAsia="en-GB"/>
              </w:rPr>
              <w:t>PUCCH</w:t>
            </w:r>
          </w:p>
        </w:tc>
        <w:tc>
          <w:tcPr>
            <w:tcW w:w="142" w:type="dxa"/>
            <w:tcBorders>
              <w:top w:val="single" w:sz="4" w:space="0" w:color="auto"/>
              <w:left w:val="single" w:sz="4" w:space="0" w:color="auto"/>
              <w:bottom w:val="single" w:sz="4" w:space="0" w:color="auto"/>
              <w:right w:val="single" w:sz="4" w:space="0" w:color="auto"/>
            </w:tcBorders>
          </w:tcPr>
          <w:p w14:paraId="2B6CDB2F"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21549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B71FBD"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496B4D"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8C9D7C" w14:textId="023B825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9CE470"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07B688B" w14:textId="4DB5DD6D"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29D79074"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828D76" w14:textId="3A7B5E25"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79EBE4"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5B65C4"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5BE52D"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73A213"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1D8B9E"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8208A2"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921FB1"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D6B86B"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6DC90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0C5B11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2784E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21E7E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C9A6C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0F62A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47818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40ACA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2C344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DE1E5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3F09A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625D4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A05DA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36B89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549E1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41064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9BE28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4D7EF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0C156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9EFF0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AB19E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0E2CC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D9ABE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A4D1A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0BBC7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4B434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5FFCD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73910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090B4D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7614D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0A3E3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00BF9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C2928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7CA90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726E274B" w14:textId="77777777" w:rsidR="007F63A1" w:rsidRDefault="007F63A1" w:rsidP="007F63A1">
            <w:pPr>
              <w:jc w:val="center"/>
              <w:rPr>
                <w:rFonts w:asciiTheme="minorHAnsi" w:hAnsiTheme="minorHAnsi" w:cstheme="minorHAnsi"/>
                <w:sz w:val="11"/>
                <w:szCs w:val="11"/>
                <w:lang w:eastAsia="en-GB"/>
              </w:rPr>
            </w:pPr>
          </w:p>
        </w:tc>
      </w:tr>
      <w:tr w:rsidR="007F63A1" w:rsidRPr="001531A8" w14:paraId="657339BF" w14:textId="77777777" w:rsidTr="001151C3">
        <w:trPr>
          <w:jc w:val="center"/>
        </w:trPr>
        <w:tc>
          <w:tcPr>
            <w:tcW w:w="670" w:type="dxa"/>
            <w:tcBorders>
              <w:top w:val="single" w:sz="4" w:space="0" w:color="auto"/>
              <w:left w:val="single" w:sz="4" w:space="0" w:color="auto"/>
              <w:bottom w:val="single" w:sz="4" w:space="0" w:color="auto"/>
              <w:right w:val="single" w:sz="4" w:space="0" w:color="auto"/>
            </w:tcBorders>
          </w:tcPr>
          <w:p w14:paraId="0C142C37" w14:textId="77777777" w:rsidR="007F63A1" w:rsidRDefault="007F63A1" w:rsidP="007F63A1">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F0FEFC"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7314E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F62928"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959655" w14:textId="77777777" w:rsidR="007F63A1" w:rsidRDefault="007F63A1" w:rsidP="007F63A1">
            <w:pPr>
              <w:jc w:val="center"/>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9ECD1" w14:textId="3EA2F037" w:rsidR="007F63A1" w:rsidRDefault="007F63A1" w:rsidP="007F63A1">
            <w:pPr>
              <w:jc w:val="center"/>
              <w:rPr>
                <w:rFonts w:asciiTheme="minorHAnsi" w:hAnsiTheme="minorHAnsi" w:cstheme="minorHAnsi"/>
                <w:sz w:val="11"/>
                <w:szCs w:val="11"/>
                <w:lang w:eastAsia="en-GB"/>
              </w:rPr>
            </w:pPr>
            <w:r w:rsidRPr="00F20B05">
              <w:rPr>
                <w:rFonts w:asciiTheme="minorHAnsi" w:hAnsiTheme="minorHAnsi" w:cstheme="minorHAnsi"/>
                <w:sz w:val="11"/>
                <w:szCs w:val="11"/>
                <w:lang w:eastAsia="en-GB"/>
              </w:rPr>
              <w:t>No-monitoring MPDCCH</w:t>
            </w:r>
            <w:r>
              <w:rPr>
                <w:rFonts w:asciiTheme="minorHAnsi" w:hAnsiTheme="minorHAnsi" w:cstheme="minorHAnsi"/>
                <w:sz w:val="11"/>
                <w:szCs w:val="11"/>
                <w:lang w:eastAsia="en-GB"/>
              </w:rPr>
              <w:t xml:space="preserve"> for HARQ# 1</w:t>
            </w:r>
          </w:p>
        </w:tc>
        <w:tc>
          <w:tcPr>
            <w:tcW w:w="142" w:type="dxa"/>
            <w:tcBorders>
              <w:top w:val="single" w:sz="4" w:space="0" w:color="auto"/>
              <w:left w:val="single" w:sz="4" w:space="0" w:color="auto"/>
              <w:bottom w:val="single" w:sz="4" w:space="0" w:color="auto"/>
              <w:right w:val="single" w:sz="4" w:space="0" w:color="auto"/>
            </w:tcBorders>
          </w:tcPr>
          <w:p w14:paraId="06CEDE7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39ABE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84EF5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DE094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170FF5"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CC0D0F"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1DD762"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DCA9C3"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696BB1"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553493"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CECBF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7461A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D24A9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8421F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174FB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5A748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343BD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E8DC8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60378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3FEB4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31A81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0AFF2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EC6CB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137CA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A0DF4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A2F99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4D07D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33A17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C65FE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5AA6B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BAAD5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98F44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DFB2B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D8D4E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6D77E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9D3FF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ABD45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FE50A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689C8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492DD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71AD9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1D2AC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FF2C0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48B53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6E5C4941" w14:textId="77777777" w:rsidR="007F63A1" w:rsidRDefault="007F63A1" w:rsidP="007F63A1">
            <w:pPr>
              <w:jc w:val="center"/>
              <w:rPr>
                <w:rFonts w:asciiTheme="minorHAnsi" w:hAnsiTheme="minorHAnsi" w:cstheme="minorHAnsi"/>
                <w:sz w:val="11"/>
                <w:szCs w:val="11"/>
                <w:lang w:eastAsia="en-GB"/>
              </w:rPr>
            </w:pPr>
          </w:p>
        </w:tc>
      </w:tr>
      <w:tr w:rsidR="007F63A1" w:rsidRPr="001531A8" w14:paraId="72A2234A" w14:textId="77777777" w:rsidTr="00F631F2">
        <w:trPr>
          <w:jc w:val="center"/>
        </w:trPr>
        <w:tc>
          <w:tcPr>
            <w:tcW w:w="670" w:type="dxa"/>
            <w:tcBorders>
              <w:top w:val="single" w:sz="4" w:space="0" w:color="auto"/>
              <w:left w:val="single" w:sz="4" w:space="0" w:color="auto"/>
              <w:bottom w:val="single" w:sz="4" w:space="0" w:color="auto"/>
              <w:right w:val="single" w:sz="4" w:space="0" w:color="auto"/>
            </w:tcBorders>
          </w:tcPr>
          <w:p w14:paraId="1F600E46" w14:textId="77777777" w:rsidR="007F63A1" w:rsidRDefault="007F63A1" w:rsidP="007F63A1">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104F26"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B935B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4F0101"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E65470"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74214B1" w14:textId="77777777" w:rsidR="007F63A1" w:rsidRDefault="007F63A1" w:rsidP="007F63A1">
            <w:pPr>
              <w:jc w:val="center"/>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3E3FB" w14:textId="62816B88" w:rsidR="007F63A1" w:rsidRDefault="007F63A1" w:rsidP="007F63A1">
            <w:pPr>
              <w:jc w:val="center"/>
              <w:rPr>
                <w:rFonts w:asciiTheme="minorHAnsi" w:hAnsiTheme="minorHAnsi" w:cstheme="minorHAnsi"/>
                <w:sz w:val="11"/>
                <w:szCs w:val="11"/>
                <w:lang w:eastAsia="en-GB"/>
              </w:rPr>
            </w:pPr>
            <w:r w:rsidRPr="00F20B05">
              <w:rPr>
                <w:rFonts w:asciiTheme="minorHAnsi" w:hAnsiTheme="minorHAnsi" w:cstheme="minorHAnsi"/>
                <w:sz w:val="11"/>
                <w:szCs w:val="11"/>
                <w:lang w:eastAsia="en-GB"/>
              </w:rPr>
              <w:t>No-monitoring MPDCCH</w:t>
            </w:r>
            <w:r>
              <w:rPr>
                <w:rFonts w:asciiTheme="minorHAnsi" w:hAnsiTheme="minorHAnsi" w:cstheme="minorHAnsi"/>
                <w:sz w:val="11"/>
                <w:szCs w:val="11"/>
                <w:lang w:eastAsia="en-GB"/>
              </w:rPr>
              <w:t xml:space="preserve"> for HARQ# 2</w:t>
            </w:r>
          </w:p>
        </w:tc>
        <w:tc>
          <w:tcPr>
            <w:tcW w:w="142" w:type="dxa"/>
            <w:tcBorders>
              <w:top w:val="single" w:sz="4" w:space="0" w:color="auto"/>
              <w:left w:val="single" w:sz="4" w:space="0" w:color="auto"/>
              <w:bottom w:val="single" w:sz="4" w:space="0" w:color="auto"/>
              <w:right w:val="single" w:sz="4" w:space="0" w:color="auto"/>
            </w:tcBorders>
          </w:tcPr>
          <w:p w14:paraId="0DADDA18"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949040"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6ED6AC"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2E3BC9"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B84372"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003372"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C27DBF"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5EE05B"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D1BFF9"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BEA72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1F21A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5B4DE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C853F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4AC5D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93795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A2714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E0312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CB14F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EF1E9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766EB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830C5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7C807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58B3B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3F42C1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94BF3F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DB893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2B390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3790A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B5C2C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FDC07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CD078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A649F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6F671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D37EB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3B19DE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039C2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8B74D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0D432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D6F99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32642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38485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3CF3B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5ED54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6B27D84E" w14:textId="77777777" w:rsidR="007F63A1" w:rsidRDefault="007F63A1" w:rsidP="007F63A1">
            <w:pPr>
              <w:jc w:val="center"/>
              <w:rPr>
                <w:rFonts w:asciiTheme="minorHAnsi" w:hAnsiTheme="minorHAnsi" w:cstheme="minorHAnsi"/>
                <w:sz w:val="11"/>
                <w:szCs w:val="11"/>
                <w:lang w:eastAsia="en-GB"/>
              </w:rPr>
            </w:pPr>
          </w:p>
        </w:tc>
      </w:tr>
      <w:tr w:rsidR="007F63A1" w:rsidRPr="001531A8" w14:paraId="361901FF" w14:textId="77777777" w:rsidTr="00F631F2">
        <w:trPr>
          <w:jc w:val="center"/>
        </w:trPr>
        <w:tc>
          <w:tcPr>
            <w:tcW w:w="670" w:type="dxa"/>
            <w:tcBorders>
              <w:top w:val="single" w:sz="4" w:space="0" w:color="auto"/>
              <w:left w:val="single" w:sz="4" w:space="0" w:color="auto"/>
              <w:bottom w:val="single" w:sz="4" w:space="0" w:color="auto"/>
              <w:right w:val="single" w:sz="4" w:space="0" w:color="auto"/>
            </w:tcBorders>
          </w:tcPr>
          <w:p w14:paraId="6D9F2EF8" w14:textId="77777777" w:rsidR="007F63A1" w:rsidRDefault="007F63A1" w:rsidP="007F63A1">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D9C5D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87E315"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1F80E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A0394B"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C2A7E6"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AFD822"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033EF6"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93161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C36F6F" w14:textId="77777777" w:rsidR="007F63A1" w:rsidRDefault="007F63A1" w:rsidP="007F63A1">
            <w:pPr>
              <w:jc w:val="center"/>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2735A" w14:textId="6AD6FFB3" w:rsidR="007F63A1" w:rsidRPr="002E1712" w:rsidRDefault="007F63A1" w:rsidP="007F63A1">
            <w:pPr>
              <w:jc w:val="center"/>
              <w:rPr>
                <w:rFonts w:asciiTheme="minorHAnsi" w:hAnsiTheme="minorHAnsi" w:cstheme="minorHAnsi"/>
                <w:color w:val="FF0000"/>
                <w:sz w:val="11"/>
                <w:szCs w:val="11"/>
                <w:lang w:eastAsia="en-GB"/>
              </w:rPr>
            </w:pPr>
            <w:r w:rsidRPr="00F20B05">
              <w:rPr>
                <w:rFonts w:asciiTheme="minorHAnsi" w:hAnsiTheme="minorHAnsi" w:cstheme="minorHAnsi"/>
                <w:sz w:val="11"/>
                <w:szCs w:val="11"/>
                <w:lang w:eastAsia="en-GB"/>
              </w:rPr>
              <w:t>No-monitoring MPDCCH</w:t>
            </w:r>
            <w:r>
              <w:rPr>
                <w:rFonts w:asciiTheme="minorHAnsi" w:hAnsiTheme="minorHAnsi" w:cstheme="minorHAnsi"/>
                <w:sz w:val="11"/>
                <w:szCs w:val="11"/>
                <w:lang w:eastAsia="en-GB"/>
              </w:rPr>
              <w:t xml:space="preserve"> for HARQ# 3</w:t>
            </w:r>
          </w:p>
        </w:tc>
        <w:tc>
          <w:tcPr>
            <w:tcW w:w="142" w:type="dxa"/>
            <w:tcBorders>
              <w:top w:val="single" w:sz="4" w:space="0" w:color="auto"/>
              <w:left w:val="single" w:sz="4" w:space="0" w:color="auto"/>
              <w:bottom w:val="single" w:sz="4" w:space="0" w:color="auto"/>
              <w:right w:val="single" w:sz="4" w:space="0" w:color="auto"/>
            </w:tcBorders>
          </w:tcPr>
          <w:p w14:paraId="66201DFB"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2B21AA"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B75DCA"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95B891"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D676A1"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91E42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EB0BC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2EC58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5D954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34A39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74361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4AE0B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9BFC0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20D58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ABE02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C3F32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5483C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5023F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8076D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5B4A0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34C6E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BFD1F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E65A6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26F65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C42D2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F0640E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F5069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0A571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BC332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03F7B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426A4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F37D2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163CA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22B96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3058C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C9829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A471B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AC3C0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8870C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465B42A8" w14:textId="77777777" w:rsidR="007F63A1" w:rsidRDefault="007F63A1" w:rsidP="007F63A1">
            <w:pPr>
              <w:jc w:val="center"/>
              <w:rPr>
                <w:rFonts w:asciiTheme="minorHAnsi" w:hAnsiTheme="minorHAnsi" w:cstheme="minorHAnsi"/>
                <w:sz w:val="11"/>
                <w:szCs w:val="11"/>
                <w:lang w:eastAsia="en-GB"/>
              </w:rPr>
            </w:pPr>
          </w:p>
        </w:tc>
      </w:tr>
      <w:tr w:rsidR="007F63A1" w:rsidRPr="001531A8" w14:paraId="04C503C8" w14:textId="77777777" w:rsidTr="00F631F2">
        <w:trPr>
          <w:jc w:val="center"/>
        </w:trPr>
        <w:tc>
          <w:tcPr>
            <w:tcW w:w="670" w:type="dxa"/>
            <w:tcBorders>
              <w:top w:val="single" w:sz="4" w:space="0" w:color="auto"/>
              <w:left w:val="single" w:sz="4" w:space="0" w:color="auto"/>
              <w:bottom w:val="single" w:sz="4" w:space="0" w:color="auto"/>
              <w:right w:val="single" w:sz="4" w:space="0" w:color="auto"/>
            </w:tcBorders>
          </w:tcPr>
          <w:p w14:paraId="567057EF" w14:textId="77777777" w:rsidR="007F63A1" w:rsidRDefault="007F63A1" w:rsidP="007F63A1">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EA3D3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3A8B0B"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F503B5"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9C0102"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DF83C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CFC2F5"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772464"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BC060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40954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AAE6E8" w14:textId="77777777" w:rsidR="007F63A1" w:rsidRDefault="007F63A1" w:rsidP="007F63A1">
            <w:pPr>
              <w:jc w:val="center"/>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17365" w14:textId="31884471" w:rsidR="007F63A1" w:rsidRPr="002E1712" w:rsidRDefault="007F63A1" w:rsidP="007F63A1">
            <w:pPr>
              <w:jc w:val="center"/>
              <w:rPr>
                <w:rFonts w:asciiTheme="minorHAnsi" w:hAnsiTheme="minorHAnsi" w:cstheme="minorHAnsi"/>
                <w:color w:val="FF0000"/>
                <w:sz w:val="11"/>
                <w:szCs w:val="11"/>
                <w:lang w:eastAsia="en-GB"/>
              </w:rPr>
            </w:pPr>
            <w:r w:rsidRPr="00F20B05">
              <w:rPr>
                <w:rFonts w:asciiTheme="minorHAnsi" w:hAnsiTheme="minorHAnsi" w:cstheme="minorHAnsi"/>
                <w:sz w:val="11"/>
                <w:szCs w:val="11"/>
                <w:lang w:eastAsia="en-GB"/>
              </w:rPr>
              <w:t>No-monitoring MPDCCH</w:t>
            </w:r>
            <w:r>
              <w:rPr>
                <w:rFonts w:asciiTheme="minorHAnsi" w:hAnsiTheme="minorHAnsi" w:cstheme="minorHAnsi"/>
                <w:sz w:val="11"/>
                <w:szCs w:val="11"/>
                <w:lang w:eastAsia="en-GB"/>
              </w:rPr>
              <w:t xml:space="preserve"> for HARQ# </w:t>
            </w:r>
            <w:r w:rsidR="00F631F2">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5184DDD4"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3EFCD5"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766A06"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CE185D"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89536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51189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293CF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14769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176FA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23350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B5515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FD3DE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3CD0E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2850F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B7F6F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8A41B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707D71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D4078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32261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EBAB2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11C19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3BE60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F4EBF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0D56F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CD513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B07F2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0B819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76758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88DFA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F8779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117E2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20858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AFD8E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20BA4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96537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0DB04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2FC99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3566C9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4591C87C" w14:textId="77777777" w:rsidR="007F63A1" w:rsidRDefault="007F63A1" w:rsidP="007F63A1">
            <w:pPr>
              <w:jc w:val="center"/>
              <w:rPr>
                <w:rFonts w:asciiTheme="minorHAnsi" w:hAnsiTheme="minorHAnsi" w:cstheme="minorHAnsi"/>
                <w:sz w:val="11"/>
                <w:szCs w:val="11"/>
                <w:lang w:eastAsia="en-GB"/>
              </w:rPr>
            </w:pPr>
          </w:p>
        </w:tc>
      </w:tr>
    </w:tbl>
    <w:p w14:paraId="4CC78BCC" w14:textId="3EDF012C" w:rsidR="00F631F2" w:rsidRDefault="00F631F2" w:rsidP="00F631F2">
      <w:pPr>
        <w:ind w:left="1134" w:hanging="283"/>
        <w:jc w:val="both"/>
        <w:rPr>
          <w:sz w:val="16"/>
          <w:szCs w:val="16"/>
        </w:rPr>
      </w:pPr>
      <w:r>
        <w:rPr>
          <w:sz w:val="16"/>
          <w:szCs w:val="16"/>
        </w:rPr>
        <w:t>Note 1: The arrow pointing downwards “↓” refers to the earliest BL/CE DL subframe from which the subsequent MPDCCH for the HARQ process #0 can be received.</w:t>
      </w:r>
    </w:p>
    <w:p w14:paraId="1E4AFB0F" w14:textId="671D3D62" w:rsidR="00F631F2" w:rsidRDefault="00F631F2" w:rsidP="00F631F2">
      <w:pPr>
        <w:ind w:left="1134" w:hanging="283"/>
        <w:jc w:val="both"/>
      </w:pPr>
      <w:r>
        <w:rPr>
          <w:sz w:val="16"/>
          <w:szCs w:val="16"/>
        </w:rPr>
        <w:t xml:space="preserve">Note 2: </w:t>
      </w:r>
      <w:r w:rsidRPr="00BB2EFB">
        <w:rPr>
          <w:sz w:val="16"/>
          <w:szCs w:val="16"/>
        </w:rPr>
        <w:t>Overall, the question marks “?” are intended to reflect that the HARQ process</w:t>
      </w:r>
      <w:r>
        <w:rPr>
          <w:sz w:val="16"/>
          <w:szCs w:val="16"/>
        </w:rPr>
        <w:t>es</w:t>
      </w:r>
      <w:r w:rsidRPr="00BB2EFB">
        <w:rPr>
          <w:sz w:val="16"/>
          <w:szCs w:val="16"/>
        </w:rPr>
        <w:t xml:space="preserve"> to be referred depend on previous network’s decisions.</w:t>
      </w:r>
    </w:p>
    <w:p w14:paraId="2662DEC7" w14:textId="54EBC655" w:rsidR="00A62B0C" w:rsidRDefault="00A62B0C" w:rsidP="00EF76B1">
      <w:pPr>
        <w:jc w:val="both"/>
      </w:pPr>
    </w:p>
    <w:p w14:paraId="3AF85681" w14:textId="25FFE2D4" w:rsidR="005321FB" w:rsidRDefault="005321FB" w:rsidP="005321FB">
      <w:pPr>
        <w:pStyle w:val="Proposal"/>
      </w:pPr>
      <w:bookmarkStart w:id="44" w:name="_Toc131605192"/>
      <w:r>
        <w:t xml:space="preserve">Conclusion: It is RAN1 understanding that the “scheduling restriction for </w:t>
      </w:r>
      <w:r w:rsidR="00C35F64">
        <w:t>LTE-MTC</w:t>
      </w:r>
      <w:r>
        <w:t>” can handle “hybrid enabling/disabling HARQ feedback scenarios” when combined with legacy procedures to avoid issues related with e.g., a simultaneous Transmission/Reception, or not having time to perform an UL-to-DL re-tunning.</w:t>
      </w:r>
      <w:bookmarkEnd w:id="44"/>
      <w:r>
        <w:t xml:space="preserve"> </w:t>
      </w:r>
    </w:p>
    <w:p w14:paraId="3D906FE8" w14:textId="757E596C" w:rsidR="008342A5" w:rsidRDefault="0080117F" w:rsidP="00C35F64">
      <w:pPr>
        <w:pStyle w:val="Heading1"/>
      </w:pPr>
      <w:r>
        <w:lastRenderedPageBreak/>
        <w:t>5</w:t>
      </w:r>
      <w:r w:rsidR="008342A5">
        <w:tab/>
      </w:r>
      <w:r w:rsidR="00644825">
        <w:t>Other topics</w:t>
      </w:r>
      <w:r w:rsidR="008342A5">
        <w:t xml:space="preserve"> </w:t>
      </w:r>
    </w:p>
    <w:p w14:paraId="17A9C4EB" w14:textId="355BD3E3" w:rsidR="00644825" w:rsidRDefault="0080117F" w:rsidP="00C35F64">
      <w:pPr>
        <w:pStyle w:val="Heading2"/>
      </w:pPr>
      <w:r>
        <w:t>5</w:t>
      </w:r>
      <w:r w:rsidR="00644825">
        <w:t>.1</w:t>
      </w:r>
      <w:r w:rsidR="00644825">
        <w:tab/>
        <w:t>Support of enabling/disabling HARQ feedback with SPS</w:t>
      </w:r>
    </w:p>
    <w:p w14:paraId="5DC36B95" w14:textId="1E126EC9" w:rsidR="000B27F8" w:rsidRDefault="008342A5" w:rsidP="00C35F64">
      <w:pPr>
        <w:jc w:val="both"/>
      </w:pPr>
      <w:r>
        <w:t>In</w:t>
      </w:r>
      <w:r w:rsidR="00644825" w:rsidRPr="00644825">
        <w:t xml:space="preserve"> </w:t>
      </w:r>
      <w:r w:rsidR="00644825">
        <w:t>our understanding SPS works on a pre-configuration basis, thus which HARQ processes are enabled/disabled would have to be added as part of the SPS configuration</w:t>
      </w:r>
      <w:r w:rsidR="00644825" w:rsidRPr="00644825">
        <w:t xml:space="preserve"> (i.e., along with MCS, number of repetitions, etc).</w:t>
      </w:r>
      <w:r w:rsidR="00644825">
        <w:t xml:space="preserve"> </w:t>
      </w:r>
      <w:r w:rsidR="009B774E">
        <w:t>I</w:t>
      </w:r>
      <w:r w:rsidR="000B27F8">
        <w:t xml:space="preserve">t is important to recall that </w:t>
      </w:r>
      <w:r w:rsidR="000B27F8" w:rsidRPr="000B27F8">
        <w:t xml:space="preserve">SPS </w:t>
      </w:r>
      <w:r w:rsidR="00791FCB">
        <w:t>is only applicable in CE Mode A</w:t>
      </w:r>
      <w:r w:rsidR="009B774E">
        <w:t>. Moreover,</w:t>
      </w:r>
      <w:r w:rsidR="00791FCB">
        <w:t xml:space="preserve"> according with legacy SPS </w:t>
      </w:r>
      <w:r w:rsidR="000B27F8" w:rsidRPr="000B27F8">
        <w:t>can be overridden at any time by a dynamic scheduling</w:t>
      </w:r>
      <w:r w:rsidR="000B27F8">
        <w:t>.</w:t>
      </w:r>
      <w:r w:rsidR="00861767">
        <w:t xml:space="preserve"> In RAN1# 112, the following agreement and conclusion were reached:</w:t>
      </w:r>
    </w:p>
    <w:tbl>
      <w:tblPr>
        <w:tblStyle w:val="TableGrid"/>
        <w:tblW w:w="0" w:type="auto"/>
        <w:tblLook w:val="04A0" w:firstRow="1" w:lastRow="0" w:firstColumn="1" w:lastColumn="0" w:noHBand="0" w:noVBand="1"/>
      </w:tblPr>
      <w:tblGrid>
        <w:gridCol w:w="9629"/>
      </w:tblGrid>
      <w:tr w:rsidR="00861767" w14:paraId="6C0986EB" w14:textId="77777777" w:rsidTr="00861767">
        <w:tc>
          <w:tcPr>
            <w:tcW w:w="9629" w:type="dxa"/>
          </w:tcPr>
          <w:p w14:paraId="350F87AB" w14:textId="77777777" w:rsidR="00861767" w:rsidRPr="00861767" w:rsidRDefault="00861767" w:rsidP="00861767">
            <w:pPr>
              <w:rPr>
                <w:rFonts w:eastAsia="Malgun Gothic"/>
                <w:b/>
                <w:iCs/>
                <w:sz w:val="14"/>
                <w:szCs w:val="12"/>
                <w:lang w:eastAsia="en-US"/>
              </w:rPr>
            </w:pPr>
            <w:r w:rsidRPr="00861767">
              <w:rPr>
                <w:rFonts w:eastAsia="Malgun Gothic"/>
                <w:b/>
                <w:iCs/>
                <w:sz w:val="14"/>
                <w:szCs w:val="12"/>
                <w:highlight w:val="green"/>
              </w:rPr>
              <w:t>Agreement</w:t>
            </w:r>
          </w:p>
          <w:p w14:paraId="2FD46C63" w14:textId="77777777" w:rsidR="00861767" w:rsidRPr="00861767" w:rsidRDefault="00861767" w:rsidP="00861767">
            <w:pPr>
              <w:shd w:val="clear" w:color="auto" w:fill="FFFFFF"/>
              <w:rPr>
                <w:rFonts w:eastAsia="Batang"/>
                <w:iCs/>
                <w:sz w:val="14"/>
                <w:szCs w:val="12"/>
              </w:rPr>
            </w:pPr>
            <w:r w:rsidRPr="00861767">
              <w:rPr>
                <w:iCs/>
                <w:sz w:val="14"/>
                <w:szCs w:val="12"/>
              </w:rPr>
              <w:t>For HARQ feedback for eMTC SPS PDSCH, at least the following is supported: UE follows the per-process HARQ feedback enabled/disabled configuration for the associated HARQ process except for the first SPS PDSCH after activation</w:t>
            </w:r>
          </w:p>
          <w:p w14:paraId="034ECD76" w14:textId="77777777" w:rsidR="00861767" w:rsidRPr="00861767" w:rsidRDefault="00861767" w:rsidP="00861767">
            <w:pPr>
              <w:numPr>
                <w:ilvl w:val="0"/>
                <w:numId w:val="43"/>
              </w:numPr>
              <w:rPr>
                <w:sz w:val="14"/>
                <w:szCs w:val="12"/>
              </w:rPr>
            </w:pPr>
            <w:r w:rsidRPr="00861767">
              <w:rPr>
                <w:sz w:val="14"/>
                <w:szCs w:val="12"/>
              </w:rPr>
              <w:t>for the first SPS PDSCH after activation</w:t>
            </w:r>
            <w:r w:rsidRPr="00861767">
              <w:rPr>
                <w:sz w:val="14"/>
                <w:szCs w:val="12"/>
                <w:lang w:eastAsia="zh-CN"/>
              </w:rPr>
              <w:t>,</w:t>
            </w:r>
          </w:p>
          <w:p w14:paraId="012CE3E4" w14:textId="77777777" w:rsidR="00861767" w:rsidRPr="00861767" w:rsidRDefault="00861767" w:rsidP="00861767">
            <w:pPr>
              <w:numPr>
                <w:ilvl w:val="1"/>
                <w:numId w:val="43"/>
              </w:numPr>
              <w:rPr>
                <w:sz w:val="14"/>
                <w:szCs w:val="12"/>
              </w:rPr>
            </w:pPr>
            <w:r w:rsidRPr="00861767">
              <w:rPr>
                <w:sz w:val="14"/>
                <w:szCs w:val="12"/>
                <w:lang w:eastAsia="zh-CN"/>
              </w:rPr>
              <w:t>Option 1:</w:t>
            </w:r>
            <w:r w:rsidRPr="00861767">
              <w:rPr>
                <w:sz w:val="14"/>
                <w:szCs w:val="12"/>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59FFFB80" w14:textId="77777777" w:rsidR="00861767" w:rsidRPr="00861767" w:rsidRDefault="00861767" w:rsidP="00861767">
            <w:pPr>
              <w:rPr>
                <w:b/>
                <w:bCs/>
                <w:sz w:val="14"/>
                <w:szCs w:val="12"/>
              </w:rPr>
            </w:pPr>
            <w:r w:rsidRPr="00861767">
              <w:rPr>
                <w:b/>
                <w:bCs/>
                <w:sz w:val="14"/>
                <w:szCs w:val="12"/>
                <w:lang w:eastAsia="zh-CN"/>
              </w:rPr>
              <w:t>Conclusion</w:t>
            </w:r>
          </w:p>
          <w:p w14:paraId="1A77411C" w14:textId="5CFFD207" w:rsidR="00861767" w:rsidRPr="00861767" w:rsidRDefault="00861767" w:rsidP="00861767">
            <w:pPr>
              <w:rPr>
                <w:szCs w:val="20"/>
              </w:rPr>
            </w:pPr>
            <w:r w:rsidRPr="00861767">
              <w:rPr>
                <w:sz w:val="14"/>
                <w:szCs w:val="12"/>
                <w:lang w:eastAsia="zh-CN"/>
              </w:rPr>
              <w:t>For</w:t>
            </w:r>
            <w:r w:rsidRPr="00861767">
              <w:rPr>
                <w:sz w:val="14"/>
                <w:szCs w:val="12"/>
              </w:rPr>
              <w:t xml:space="preserve"> </w:t>
            </w:r>
            <w:r w:rsidRPr="00861767">
              <w:rPr>
                <w:sz w:val="14"/>
                <w:szCs w:val="12"/>
                <w:lang w:eastAsia="zh-CN"/>
              </w:rPr>
              <w:t xml:space="preserve">DCI indicating SPS PDSCH release, HARQ-ACK report is performed as legacy in eMTC, regardless of </w:t>
            </w:r>
            <w:r w:rsidRPr="00861767">
              <w:rPr>
                <w:sz w:val="14"/>
                <w:szCs w:val="12"/>
              </w:rPr>
              <w:t>HARQ feedback enabled/disabled configuration</w:t>
            </w:r>
            <w:r w:rsidRPr="00861767">
              <w:rPr>
                <w:sz w:val="14"/>
                <w:szCs w:val="12"/>
                <w:lang w:eastAsia="zh-CN"/>
              </w:rPr>
              <w:t>.</w:t>
            </w:r>
          </w:p>
        </w:tc>
      </w:tr>
    </w:tbl>
    <w:p w14:paraId="4E6636CB" w14:textId="4250E89B" w:rsidR="00861767" w:rsidRDefault="00861767" w:rsidP="00C35F64">
      <w:pPr>
        <w:jc w:val="both"/>
      </w:pPr>
    </w:p>
    <w:p w14:paraId="34F85A80" w14:textId="2D2E37B9" w:rsidR="00861767" w:rsidRDefault="005E7C4F" w:rsidP="00C35F64">
      <w:pPr>
        <w:jc w:val="both"/>
      </w:pPr>
      <w:r>
        <w:t>There is an “at least” in the SPS agreement</w:t>
      </w:r>
      <w:r w:rsidR="00FB1D1B">
        <w:t>, but at first glance nothing else seems to be needed (especially because to our knowledge there is no FSS touching upon SPS).</w:t>
      </w:r>
    </w:p>
    <w:p w14:paraId="337AA59E" w14:textId="097A9AF9" w:rsidR="00644825" w:rsidRDefault="0080117F" w:rsidP="00C35F64">
      <w:pPr>
        <w:pStyle w:val="Heading2"/>
      </w:pPr>
      <w:r>
        <w:t>5</w:t>
      </w:r>
      <w:r w:rsidR="00644825">
        <w:t>.2</w:t>
      </w:r>
      <w:r w:rsidR="00644825">
        <w:tab/>
        <w:t>Support of enabling/disabling HARQ feedback with HARQ-ACK bundling</w:t>
      </w:r>
    </w:p>
    <w:p w14:paraId="0F256275" w14:textId="059E4542" w:rsidR="00F36967" w:rsidRDefault="00133285" w:rsidP="00133285">
      <w:pPr>
        <w:jc w:val="both"/>
      </w:pPr>
      <w:r>
        <w:t>Touching upon HARQ ACK bundling, the following conclusion was reached:</w:t>
      </w:r>
    </w:p>
    <w:tbl>
      <w:tblPr>
        <w:tblStyle w:val="TableGrid"/>
        <w:tblW w:w="0" w:type="auto"/>
        <w:tblLook w:val="04A0" w:firstRow="1" w:lastRow="0" w:firstColumn="1" w:lastColumn="0" w:noHBand="0" w:noVBand="1"/>
      </w:tblPr>
      <w:tblGrid>
        <w:gridCol w:w="9629"/>
      </w:tblGrid>
      <w:tr w:rsidR="00133285" w14:paraId="3BE4A244" w14:textId="77777777" w:rsidTr="00133285">
        <w:tc>
          <w:tcPr>
            <w:tcW w:w="9629" w:type="dxa"/>
          </w:tcPr>
          <w:p w14:paraId="4D4C864A" w14:textId="77777777" w:rsidR="00133285" w:rsidRPr="00133285" w:rsidRDefault="00133285" w:rsidP="00133285">
            <w:pPr>
              <w:overflowPunct/>
              <w:autoSpaceDE/>
              <w:autoSpaceDN/>
              <w:adjustRightInd/>
              <w:spacing w:after="0"/>
              <w:textAlignment w:val="auto"/>
              <w:rPr>
                <w:rFonts w:ascii="Times" w:eastAsia="Batang" w:hAnsi="Times"/>
                <w:b/>
                <w:bCs/>
                <w:sz w:val="14"/>
                <w:szCs w:val="14"/>
                <w:lang w:eastAsia="zh-CN"/>
              </w:rPr>
            </w:pPr>
            <w:r w:rsidRPr="00133285">
              <w:rPr>
                <w:rFonts w:ascii="Times" w:eastAsia="Batang" w:hAnsi="Times"/>
                <w:b/>
                <w:bCs/>
                <w:sz w:val="14"/>
                <w:szCs w:val="14"/>
                <w:lang w:eastAsia="zh-CN"/>
              </w:rPr>
              <w:t>Conclusion</w:t>
            </w:r>
          </w:p>
          <w:p w14:paraId="2329D080" w14:textId="77777777" w:rsidR="00133285" w:rsidRDefault="00133285" w:rsidP="00133285">
            <w:pPr>
              <w:overflowPunct/>
              <w:autoSpaceDE/>
              <w:autoSpaceDN/>
              <w:adjustRightInd/>
              <w:spacing w:after="0"/>
              <w:textAlignment w:val="auto"/>
              <w:rPr>
                <w:rFonts w:ascii="Times" w:eastAsia="Batang" w:hAnsi="Times"/>
                <w:sz w:val="14"/>
                <w:szCs w:val="14"/>
                <w:lang w:eastAsia="zh-CN"/>
              </w:rPr>
            </w:pPr>
            <w:r w:rsidRPr="00133285">
              <w:rPr>
                <w:rFonts w:ascii="Times" w:eastAsia="Batang" w:hAnsi="Times"/>
                <w:sz w:val="14"/>
                <w:szCs w:val="14"/>
                <w:lang w:eastAsia="zh-CN"/>
              </w:rPr>
              <w:t>For eMTC HD-FDD single TB scheduled by single DCI, UE is not expected to receive a DCI with “</w:t>
            </w:r>
            <w:r w:rsidRPr="00133285">
              <w:rPr>
                <w:rFonts w:ascii="Times" w:eastAsia="Batang" w:hAnsi="Times"/>
                <w:i/>
                <w:iCs/>
                <w:sz w:val="14"/>
                <w:szCs w:val="14"/>
                <w:lang w:eastAsia="zh-CN"/>
              </w:rPr>
              <w:t>HARQ-ACK bundling flag</w:t>
            </w:r>
            <w:r w:rsidRPr="00133285">
              <w:rPr>
                <w:rFonts w:ascii="Times" w:eastAsia="Batang" w:hAnsi="Times"/>
                <w:sz w:val="14"/>
                <w:szCs w:val="14"/>
                <w:lang w:eastAsia="zh-CN"/>
              </w:rPr>
              <w:t>” field set to 1 in case the corresponding HARQ process is configured with HARQ feedback disabled by RRC signaling.</w:t>
            </w:r>
          </w:p>
          <w:p w14:paraId="449C5138" w14:textId="1977C769" w:rsidR="00BF2F8E" w:rsidRPr="00133285" w:rsidRDefault="00BF2F8E" w:rsidP="00133285">
            <w:pPr>
              <w:overflowPunct/>
              <w:autoSpaceDE/>
              <w:autoSpaceDN/>
              <w:adjustRightInd/>
              <w:spacing w:after="0"/>
              <w:textAlignment w:val="auto"/>
              <w:rPr>
                <w:rFonts w:ascii="Times" w:eastAsia="Batang" w:hAnsi="Times"/>
                <w:lang w:eastAsia="zh-CN"/>
              </w:rPr>
            </w:pPr>
          </w:p>
        </w:tc>
      </w:tr>
    </w:tbl>
    <w:p w14:paraId="23D3AE60" w14:textId="77777777" w:rsidR="00133285" w:rsidRDefault="00133285" w:rsidP="00133285">
      <w:pPr>
        <w:jc w:val="both"/>
        <w:rPr>
          <w:highlight w:val="lightGray"/>
          <w:lang w:eastAsia="zh-CN"/>
        </w:rPr>
      </w:pPr>
    </w:p>
    <w:p w14:paraId="0CE04DE2" w14:textId="2582AB55" w:rsidR="00D61F71" w:rsidRDefault="00BF2F8E" w:rsidP="00D61F71">
      <w:pPr>
        <w:pStyle w:val="Observation"/>
        <w:ind w:left="1701" w:hanging="1701"/>
      </w:pPr>
      <w:bookmarkStart w:id="45" w:name="_Toc131605179"/>
      <w:r>
        <w:t>Based on the conclusion from RAN1# 112, t</w:t>
      </w:r>
      <w:r w:rsidR="00B37422">
        <w:t xml:space="preserve">he HARQ processes with HARQ feedback disabled </w:t>
      </w:r>
      <w:r>
        <w:t xml:space="preserve">will </w:t>
      </w:r>
      <w:r w:rsidR="00B37422">
        <w:t>by default set the “HARQ-ACK bundling flag to 0”, this way those HARQ processes with HARQ feedback disabled won’t be “</w:t>
      </w:r>
      <w:r w:rsidR="00B37422" w:rsidRPr="00B37422">
        <w:t>Transport blocks in a bundle</w:t>
      </w:r>
      <w:r w:rsidR="00B37422">
        <w:t>”</w:t>
      </w:r>
      <w:r w:rsidR="000E5FE1">
        <w:t xml:space="preserve"> and there won’t be a need to indicate a “HARQ-ACK delay” for them</w:t>
      </w:r>
      <w:r w:rsidR="00B37422">
        <w:t>.</w:t>
      </w:r>
      <w:r w:rsidR="00D61F71">
        <w:t xml:space="preserve"> </w:t>
      </w:r>
      <w:r w:rsidR="00D61F71" w:rsidRPr="00D61F71">
        <w:t xml:space="preserve">If there were other HARQ processes with HARQ feedback enabled, there should not be a </w:t>
      </w:r>
      <w:r w:rsidR="00D61F71">
        <w:t xml:space="preserve">co-existence </w:t>
      </w:r>
      <w:r w:rsidR="00D61F71" w:rsidRPr="00D61F71">
        <w:t>problem since for the HARQ processes with HARQ feedback enabled</w:t>
      </w:r>
      <w:r>
        <w:t>,</w:t>
      </w:r>
      <w:r w:rsidR="00D61F71" w:rsidRPr="00D61F71">
        <w:t xml:space="preserve"> </w:t>
      </w:r>
      <w:r>
        <w:t xml:space="preserve">the </w:t>
      </w:r>
      <w:r w:rsidR="00D61F71" w:rsidRPr="00D61F71">
        <w:t xml:space="preserve">“HARQ-ACK bundling flag” </w:t>
      </w:r>
      <w:r>
        <w:t xml:space="preserve">will be </w:t>
      </w:r>
      <w:r w:rsidR="00D61F71" w:rsidRPr="00D61F71">
        <w:t xml:space="preserve">set to 1 </w:t>
      </w:r>
      <w:r>
        <w:t>for them</w:t>
      </w:r>
      <w:r w:rsidR="00D61F71">
        <w:t xml:space="preserve"> to</w:t>
      </w:r>
      <w:r w:rsidR="00D61F71" w:rsidRPr="00D61F71">
        <w:t xml:space="preserve"> be “Transport blocks in a bundle</w:t>
      </w:r>
      <w:r w:rsidR="00D61F71">
        <w:t>,</w:t>
      </w:r>
      <w:r w:rsidR="00D61F71" w:rsidRPr="00D61F71">
        <w:t xml:space="preserve">” </w:t>
      </w:r>
      <w:r>
        <w:t xml:space="preserve">then </w:t>
      </w:r>
      <w:r w:rsidR="00D61F71" w:rsidRPr="00D61F71">
        <w:t xml:space="preserve">the “HARQ-ACK delay” </w:t>
      </w:r>
      <w:r>
        <w:t>can</w:t>
      </w:r>
      <w:r w:rsidR="00D61F71" w:rsidRPr="00D61F71">
        <w:t xml:space="preserve"> be used to group them</w:t>
      </w:r>
      <w:r w:rsidR="00D61F71">
        <w:t xml:space="preserve"> (i.e., bundle them)</w:t>
      </w:r>
      <w:r w:rsidR="00D61F71" w:rsidRPr="00D61F71">
        <w:t xml:space="preserve"> as desired by the network</w:t>
      </w:r>
      <w:r>
        <w:t xml:space="preserve"> without having to create any additional spec impact</w:t>
      </w:r>
      <w:r w:rsidR="00AC49A6">
        <w:t>.</w:t>
      </w:r>
      <w:bookmarkEnd w:id="45"/>
    </w:p>
    <w:p w14:paraId="253EBA60" w14:textId="052A733F" w:rsidR="00133285" w:rsidRDefault="001122D7" w:rsidP="00133285">
      <w:pPr>
        <w:pStyle w:val="Proposal"/>
      </w:pPr>
      <w:bookmarkStart w:id="46" w:name="_Toc131605193"/>
      <w:r>
        <w:t>Conclusion:</w:t>
      </w:r>
      <w:r w:rsidR="00133285">
        <w:t xml:space="preserve"> </w:t>
      </w:r>
      <w:r w:rsidR="00133285" w:rsidRPr="00133285">
        <w:t xml:space="preserve">HARQ feedback </w:t>
      </w:r>
      <w:r w:rsidR="009E66BC">
        <w:t xml:space="preserve">with and without using HARQ-ACK bundling </w:t>
      </w:r>
      <w:r w:rsidR="00133285" w:rsidRPr="00133285">
        <w:t xml:space="preserve">is reported only for HARQ process </w:t>
      </w:r>
      <w:r w:rsidR="00D15722">
        <w:t xml:space="preserve">with HARQ feedback </w:t>
      </w:r>
      <w:r w:rsidR="00133285" w:rsidRPr="00133285">
        <w:t>enabled (</w:t>
      </w:r>
      <w:r w:rsidR="00133285">
        <w:t>i</w:t>
      </w:r>
      <w:r w:rsidR="00133285" w:rsidRPr="00133285">
        <w:t>.</w:t>
      </w:r>
      <w:r w:rsidR="00133285">
        <w:t>e</w:t>
      </w:r>
      <w:r w:rsidR="00133285" w:rsidRPr="00133285">
        <w:t>., HARQ feedback is not reported for HARQ process</w:t>
      </w:r>
      <w:r w:rsidR="00D15722">
        <w:t>es</w:t>
      </w:r>
      <w:r w:rsidR="00133285" w:rsidRPr="00133285">
        <w:t xml:space="preserve"> </w:t>
      </w:r>
      <w:r w:rsidR="00133285">
        <w:t xml:space="preserve">with HARQ feedback </w:t>
      </w:r>
      <w:r w:rsidR="00133285" w:rsidRPr="00133285">
        <w:t>disabled</w:t>
      </w:r>
      <w:r w:rsidR="00133285">
        <w:t>)</w:t>
      </w:r>
      <w:r>
        <w:t>.</w:t>
      </w:r>
      <w:bookmarkEnd w:id="46"/>
    </w:p>
    <w:p w14:paraId="66C7917F" w14:textId="44CDF778" w:rsidR="00644825" w:rsidRDefault="0080117F" w:rsidP="00C35F64">
      <w:pPr>
        <w:pStyle w:val="Heading2"/>
      </w:pPr>
      <w:r>
        <w:t>5</w:t>
      </w:r>
      <w:r w:rsidR="00644825">
        <w:t>.3</w:t>
      </w:r>
      <w:r w:rsidR="00644825">
        <w:tab/>
        <w:t xml:space="preserve">Support of enabling/disabling HARQ feedback with </w:t>
      </w:r>
      <w:proofErr w:type="gramStart"/>
      <w:r w:rsidR="00644825">
        <w:t>Multi-TB</w:t>
      </w:r>
      <w:proofErr w:type="gramEnd"/>
    </w:p>
    <w:p w14:paraId="1125B5F1" w14:textId="04EA70A4" w:rsidR="00644825" w:rsidRDefault="00ED6C82" w:rsidP="00644825">
      <w:pPr>
        <w:jc w:val="both"/>
      </w:pPr>
      <w:r>
        <w:t>LTE-MTC:</w:t>
      </w:r>
    </w:p>
    <w:p w14:paraId="30EFFE40" w14:textId="398F43DF" w:rsidR="00ED6C82" w:rsidRDefault="00ED6C82" w:rsidP="00644825">
      <w:pPr>
        <w:jc w:val="both"/>
      </w:pPr>
      <w:bookmarkStart w:id="47" w:name="_Hlk122100763"/>
      <w:r w:rsidRPr="00ED6C82">
        <w:t>Multi-TB grant allows scheduling with a single DCI up to 8 TBs in CE mode A, and up to 4 TBs in CE mode B</w:t>
      </w:r>
      <w:bookmarkEnd w:id="47"/>
      <w:r w:rsidR="00A200FE">
        <w:t xml:space="preserve">. </w:t>
      </w:r>
      <w:r w:rsidRPr="00ED6C82">
        <w:t xml:space="preserve">On the other hand, up 2 HARQ processes are supported in CE </w:t>
      </w:r>
      <w:proofErr w:type="spellStart"/>
      <w:r w:rsidRPr="00ED6C82">
        <w:t>ModeB</w:t>
      </w:r>
      <w:proofErr w:type="spellEnd"/>
      <w:r w:rsidRPr="00ED6C82">
        <w:t>.</w:t>
      </w:r>
    </w:p>
    <w:p w14:paraId="4A08DBFB" w14:textId="7CE1211E" w:rsidR="00ED6C82" w:rsidRDefault="00ED6C82" w:rsidP="00644825">
      <w:pPr>
        <w:jc w:val="both"/>
        <w:rPr>
          <w:color w:val="00B050"/>
        </w:rPr>
      </w:pPr>
      <w:r>
        <w:t>NB-IoT:</w:t>
      </w:r>
    </w:p>
    <w:p w14:paraId="72F2C6F5" w14:textId="0DD11735" w:rsidR="00644825" w:rsidRDefault="00ED6C82" w:rsidP="008342A5">
      <w:pPr>
        <w:jc w:val="both"/>
      </w:pPr>
      <w:r w:rsidRPr="00ED6C82">
        <w:lastRenderedPageBreak/>
        <w:t>Multi-TB grant allows scheduling of up to two transport blocks (TB) with a single DCI for a downlink unicast transmission</w:t>
      </w:r>
      <w:r>
        <w:t>.</w:t>
      </w:r>
    </w:p>
    <w:p w14:paraId="38F951D6" w14:textId="1A13FA83" w:rsidR="000B5081" w:rsidRDefault="00ED6C82" w:rsidP="002B2AB7">
      <w:pPr>
        <w:pStyle w:val="Observation"/>
        <w:ind w:left="1701" w:hanging="1701"/>
      </w:pPr>
      <w:bookmarkStart w:id="48" w:name="_Toc131605180"/>
      <w:r>
        <w:t xml:space="preserve">The support of enabling/disabling HARQ feedback with </w:t>
      </w:r>
      <w:proofErr w:type="gramStart"/>
      <w:r>
        <w:t>Multi-TB</w:t>
      </w:r>
      <w:proofErr w:type="gramEnd"/>
      <w:r>
        <w:t xml:space="preserve"> has technical aspects in common with</w:t>
      </w:r>
      <w:r w:rsidR="00B26B0F">
        <w:t xml:space="preserve"> the FFS#2 of the recently agreed Working Assumption</w:t>
      </w:r>
      <w:r>
        <w:t>.</w:t>
      </w:r>
      <w:bookmarkEnd w:id="48"/>
    </w:p>
    <w:p w14:paraId="0B7E4172" w14:textId="0FD90956" w:rsidR="00B26B0F" w:rsidRPr="00D3128B" w:rsidRDefault="00B26B0F" w:rsidP="00612D39">
      <w:pPr>
        <w:pStyle w:val="Proposal"/>
      </w:pPr>
      <w:bookmarkStart w:id="49" w:name="_Toc131605194"/>
      <w:r>
        <w:t xml:space="preserve">For LTE-MTC/NB-IoT, </w:t>
      </w:r>
      <w:r w:rsidR="00612D39">
        <w:t>enabled/disabled HARQ feedback</w:t>
      </w:r>
      <w:r>
        <w:t xml:space="preserve"> can be used </w:t>
      </w:r>
      <w:r w:rsidR="00612D39">
        <w:t>along</w:t>
      </w:r>
      <w:r>
        <w:t xml:space="preserve"> </w:t>
      </w:r>
      <w:r w:rsidR="00A200FE">
        <w:t xml:space="preserve">with </w:t>
      </w:r>
      <w:r>
        <w:t>multiple TBs scheduled by single DCI.</w:t>
      </w:r>
      <w:r w:rsidR="00612D39">
        <w:t xml:space="preserve"> The Multi-TB grant feature has embedded enough flexibility as to leave</w:t>
      </w:r>
      <w:r>
        <w:t xml:space="preserve"> up to the </w:t>
      </w:r>
      <w:proofErr w:type="spellStart"/>
      <w:r>
        <w:t>eNodeB</w:t>
      </w:r>
      <w:proofErr w:type="spellEnd"/>
      <w:r>
        <w:t xml:space="preserve"> which HARQ processes are to be scheduled together using a single DCI, and yet it is up to the </w:t>
      </w:r>
      <w:proofErr w:type="spellStart"/>
      <w:r>
        <w:t>eNodeB</w:t>
      </w:r>
      <w:proofErr w:type="spellEnd"/>
      <w:r>
        <w:t xml:space="preserve"> whether “a single TB is scheduled” or “multiple TB are scheduled”.</w:t>
      </w:r>
      <w:bookmarkEnd w:id="49"/>
    </w:p>
    <w:p w14:paraId="5300F849" w14:textId="66FDE420" w:rsidR="00C01F33" w:rsidRPr="00CE0424" w:rsidRDefault="0080117F" w:rsidP="00DF5DE2">
      <w:pPr>
        <w:pStyle w:val="Heading1"/>
      </w:pPr>
      <w:r>
        <w:t>6</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50" w:name="_In-sequence_SDU_delivery"/>
    <w:bookmarkEnd w:id="50"/>
    <w:p w14:paraId="11A452C8" w14:textId="2F6DB581" w:rsidR="008F0C04"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1605152" w:history="1">
        <w:r w:rsidR="008F0C04" w:rsidRPr="008915F6">
          <w:rPr>
            <w:rStyle w:val="Hyperlink"/>
            <w:noProof/>
          </w:rPr>
          <w:t>Observation 1</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For FFS#1, in our understanding all the alternatives can provide full flexibility under the following premises:</w:t>
        </w:r>
      </w:hyperlink>
    </w:p>
    <w:p w14:paraId="68088172" w14:textId="031D41D1" w:rsidR="008F0C04" w:rsidRDefault="00220F10" w:rsidP="008F0C04">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1605153" w:history="1">
        <w:r w:rsidR="008F0C04" w:rsidRPr="008915F6">
          <w:rPr>
            <w:rStyle w:val="Hyperlink"/>
            <w:rFonts w:ascii="Symbol" w:hAnsi="Symbol"/>
            <w:noProof/>
          </w:rPr>
          <w:t></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w:t>
        </w:r>
        <w:r w:rsidR="008F0C04" w:rsidRPr="008915F6">
          <w:rPr>
            <w:rStyle w:val="Hyperlink"/>
            <w:i/>
            <w:iCs/>
            <w:noProof/>
          </w:rPr>
          <w:t>Option 3 DCI-based overridden mechanism is only applied to semi-statically HARQ feedback disabled processes.</w:t>
        </w:r>
        <w:r w:rsidR="008F0C04" w:rsidRPr="008915F6">
          <w:rPr>
            <w:rStyle w:val="Hyperlink"/>
            <w:noProof/>
          </w:rPr>
          <w:t>” The full flexibility is achieved if the bitmap for Option 1 configures all the HARQ processes with HARQ feedback disabled.</w:t>
        </w:r>
      </w:hyperlink>
    </w:p>
    <w:p w14:paraId="295AD47F" w14:textId="0D65743E" w:rsidR="008F0C04" w:rsidRDefault="00220F10" w:rsidP="008F0C04">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1605154" w:history="1">
        <w:r w:rsidR="008F0C04" w:rsidRPr="008915F6">
          <w:rPr>
            <w:rStyle w:val="Hyperlink"/>
            <w:rFonts w:ascii="Courier New" w:hAnsi="Courier New" w:cs="Courier New"/>
            <w:noProof/>
          </w:rPr>
          <w:t>o</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Since the overriding only applies to HARQ feedback disabled, for a given HARQ process and for a given transmission it would be possible indicating either keeping the HARQ feedback disabled or switching the HARQ feedback to enabled.</w:t>
        </w:r>
      </w:hyperlink>
    </w:p>
    <w:p w14:paraId="1C96DD10" w14:textId="2C6EF2A8" w:rsidR="008F0C04" w:rsidRDefault="00220F10" w:rsidP="008F0C04">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1605155" w:history="1">
        <w:r w:rsidR="008F0C04" w:rsidRPr="008915F6">
          <w:rPr>
            <w:rStyle w:val="Hyperlink"/>
            <w:rFonts w:ascii="Symbol" w:hAnsi="Symbol"/>
            <w:noProof/>
          </w:rPr>
          <w:t></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w:t>
        </w:r>
        <w:r w:rsidR="008F0C04" w:rsidRPr="008915F6">
          <w:rPr>
            <w:rStyle w:val="Hyperlink"/>
            <w:i/>
            <w:iCs/>
            <w:noProof/>
          </w:rPr>
          <w:t>Option 3 DCI-based overridden mechanism is only applied to semi-statically HARQ feedback enabled processes.</w:t>
        </w:r>
        <w:r w:rsidR="008F0C04" w:rsidRPr="008915F6">
          <w:rPr>
            <w:rStyle w:val="Hyperlink"/>
            <w:noProof/>
          </w:rPr>
          <w:t>” The full flexibility is achieved if the bitmap for Option 1 configures all the HARQ processes with HARQ feedback enabled.</w:t>
        </w:r>
      </w:hyperlink>
    </w:p>
    <w:p w14:paraId="62AB68E1" w14:textId="7571FAA6" w:rsidR="008F0C04" w:rsidRDefault="00220F10" w:rsidP="008F0C04">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1605156" w:history="1">
        <w:r w:rsidR="008F0C04" w:rsidRPr="008915F6">
          <w:rPr>
            <w:rStyle w:val="Hyperlink"/>
            <w:rFonts w:ascii="Courier New" w:hAnsi="Courier New" w:cs="Courier New"/>
            <w:noProof/>
          </w:rPr>
          <w:t>o</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Since the overriding only applies to HARQ feedback enabled, for a given HARQ process and for a given transmission it would be possible indicating either keeping the HARQ feedback enabled or switching the HARQ feedback to disabled.</w:t>
        </w:r>
      </w:hyperlink>
    </w:p>
    <w:p w14:paraId="64E3772C" w14:textId="76D65221" w:rsidR="008F0C04" w:rsidRDefault="00220F10" w:rsidP="008F0C04">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1605157" w:history="1">
        <w:r w:rsidR="008F0C04" w:rsidRPr="008915F6">
          <w:rPr>
            <w:rStyle w:val="Hyperlink"/>
            <w:rFonts w:ascii="Symbol" w:hAnsi="Symbol"/>
            <w:noProof/>
          </w:rPr>
          <w:t></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w:t>
        </w:r>
        <w:r w:rsidR="008F0C04" w:rsidRPr="008915F6">
          <w:rPr>
            <w:rStyle w:val="Hyperlink"/>
            <w:i/>
            <w:iCs/>
            <w:noProof/>
          </w:rPr>
          <w:t>Option 3 DCI-based overridden mechanism is applied to both semi-statically HARQ feedback enabled and disabled processes.</w:t>
        </w:r>
        <w:r w:rsidR="008F0C04" w:rsidRPr="008915F6">
          <w:rPr>
            <w:rStyle w:val="Hyperlink"/>
            <w:noProof/>
          </w:rPr>
          <w:t>” Full flexibility is achieved regardless of the bitmap’s configuration for Option 1.</w:t>
        </w:r>
      </w:hyperlink>
    </w:p>
    <w:p w14:paraId="055FC15C" w14:textId="4FC5E773"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58" w:history="1">
        <w:r w:rsidR="008F0C04" w:rsidRPr="008915F6">
          <w:rPr>
            <w:rStyle w:val="Hyperlink"/>
            <w:noProof/>
          </w:rPr>
          <w:t>Observation 2</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In LTE-MTC, the Multi-TB grant feature can with full-flexibility group the HARQ processes that will use a single DCI (See “binomial coefficient” in [6]).</w:t>
        </w:r>
      </w:hyperlink>
    </w:p>
    <w:p w14:paraId="458988E4" w14:textId="02A7A460" w:rsidR="008F0C04" w:rsidRDefault="00220F10" w:rsidP="008F0C04">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1605159" w:history="1">
        <w:r w:rsidR="008F0C04" w:rsidRPr="008915F6">
          <w:rPr>
            <w:rStyle w:val="Hyperlink"/>
            <w:rFonts w:ascii="Symbol" w:hAnsi="Symbol"/>
            <w:noProof/>
          </w:rPr>
          <w:t></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For example, if two TBs are to be scheduled using one DCI, the network can freely choose which HARQ processes are to be scheduled: #0 &amp; #1, or #0 &amp; #2, or #0 &amp; #3, or #1 &amp; #2, or #1 &amp; #3, or #2 &amp; #3. This full-flexibility will allow the network grouping those HARQ processes for which the HARQ feedback is to be overridden.</w:t>
        </w:r>
      </w:hyperlink>
    </w:p>
    <w:p w14:paraId="48555B95" w14:textId="312DB63F"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60" w:history="1">
        <w:r w:rsidR="008F0C04" w:rsidRPr="008915F6">
          <w:rPr>
            <w:rStyle w:val="Hyperlink"/>
            <w:noProof/>
          </w:rPr>
          <w:t>Observation 3</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In NB-IoT, the DCI-based solution can be used for multiple TBs scheduled by single DCI. The flexibility embedded into the Multi-TB grant allows scheduling dynamically whether “a single TB is scheduled” or “multiple TB are scheduled”, in both cases the DCI indication can be used for having the possibility of “overriding or not” their corresponding default HARQ feedback configuration.</w:t>
        </w:r>
      </w:hyperlink>
    </w:p>
    <w:p w14:paraId="0DA74B48" w14:textId="66DE807B"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61" w:history="1">
        <w:r w:rsidR="008F0C04" w:rsidRPr="008915F6">
          <w:rPr>
            <w:rStyle w:val="Hyperlink"/>
            <w:noProof/>
          </w:rPr>
          <w:t>Observation 4</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In our view, having “</w:t>
        </w:r>
        <w:r w:rsidR="008F0C04" w:rsidRPr="008915F6">
          <w:rPr>
            <w:rStyle w:val="Hyperlink"/>
            <w:i/>
            <w:iCs/>
            <w:noProof/>
          </w:rPr>
          <w:t>DCI signaling to directly indicate the HARQ feedback enable/disable for the corresponding transmission regardless of per-HARQ process RRC configuration</w:t>
        </w:r>
        <w:r w:rsidR="008F0C04" w:rsidRPr="008915F6">
          <w:rPr>
            <w:rStyle w:val="Hyperlink"/>
            <w:noProof/>
          </w:rPr>
          <w:t>” will bring more certainty and therefore will be less prone to errors.</w:t>
        </w:r>
      </w:hyperlink>
    </w:p>
    <w:p w14:paraId="65FFCF10" w14:textId="29260BE1"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62" w:history="1">
        <w:r w:rsidR="008F0C04" w:rsidRPr="008915F6">
          <w:rPr>
            <w:rStyle w:val="Hyperlink"/>
            <w:noProof/>
          </w:rPr>
          <w:t>Observation 5</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w:t>
        </w:r>
        <w:r w:rsidR="008F0C04" w:rsidRPr="008915F6">
          <w:rPr>
            <w:rStyle w:val="Hyperlink"/>
            <w:i/>
            <w:iCs/>
            <w:noProof/>
          </w:rPr>
          <w:t>Support Option 1 in case only per-HARQ process bitmap signaling is configured</w:t>
        </w:r>
        <w:r w:rsidR="008F0C04" w:rsidRPr="008915F6">
          <w:rPr>
            <w:rStyle w:val="Hyperlink"/>
            <w:noProof/>
          </w:rPr>
          <w:t>”, means that only the “RRC-based solution” is used for switching the HARQ feedback from disabled-to-enabled or vice-versa.  The “RRC-based solution” consists of an RRC re-configuration message followed by a “Higher Layer-ACK” transmitted on NPUSCH Format1/PUSCH.</w:t>
        </w:r>
      </w:hyperlink>
    </w:p>
    <w:p w14:paraId="21B784B6" w14:textId="7D43E9F0"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63" w:history="1">
        <w:r w:rsidR="008F0C04" w:rsidRPr="008915F6">
          <w:rPr>
            <w:rStyle w:val="Hyperlink"/>
            <w:noProof/>
          </w:rPr>
          <w:t>Observation 6</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To “</w:t>
        </w:r>
        <w:r w:rsidR="008F0C04" w:rsidRPr="008915F6">
          <w:rPr>
            <w:rStyle w:val="Hyperlink"/>
            <w:i/>
            <w:iCs/>
            <w:noProof/>
          </w:rPr>
          <w:t>Support Option 1 in case only per-HARQ process bitmap signaling is configured</w:t>
        </w:r>
        <w:r w:rsidR="008F0C04" w:rsidRPr="008915F6">
          <w:rPr>
            <w:rStyle w:val="Hyperlink"/>
            <w:noProof/>
          </w:rPr>
          <w:t>”, in our understanding won’t require any complementary agreement. It is just that towards the end of the release a parameter name to configure “</w:t>
        </w:r>
        <w:r w:rsidR="008F0C04" w:rsidRPr="008915F6">
          <w:rPr>
            <w:rStyle w:val="Hyperlink"/>
            <w:i/>
            <w:iCs/>
            <w:noProof/>
          </w:rPr>
          <w:t>Option 1: per-HARQ process bitmap</w:t>
        </w:r>
        <w:r w:rsidR="008F0C04" w:rsidRPr="008915F6">
          <w:rPr>
            <w:rStyle w:val="Hyperlink"/>
            <w:noProof/>
          </w:rPr>
          <w:t>” will be needed for NB-IoT and LTE-MTC, plus the actual bitmaps in the RRC spec accounting for up to 2 and up to 4 HARQ processes (or 2 HARQ processes when no Multi-TB is used) respectively.</w:t>
        </w:r>
      </w:hyperlink>
    </w:p>
    <w:p w14:paraId="186B032D" w14:textId="13EDD54D"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64" w:history="1">
        <w:r w:rsidR="008F0C04" w:rsidRPr="008915F6">
          <w:rPr>
            <w:rStyle w:val="Hyperlink"/>
            <w:noProof/>
          </w:rPr>
          <w:t>Observation 7</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To “</w:t>
        </w:r>
        <w:r w:rsidR="008F0C04" w:rsidRPr="008915F6">
          <w:rPr>
            <w:rStyle w:val="Hyperlink"/>
            <w:i/>
            <w:iCs/>
            <w:noProof/>
          </w:rPr>
          <w:t>Support Option 3 DCI direct indication of HARQ feedback enable/disable in case only DCI solution enabling/disabling signaling is configured</w:t>
        </w:r>
        <w:r w:rsidR="008F0C04" w:rsidRPr="008915F6">
          <w:rPr>
            <w:rStyle w:val="Hyperlink"/>
            <w:noProof/>
          </w:rPr>
          <w:t>,” since there is no bitmap, one key aspect is to decide is what is going to be the default status of the “HARQ feedback” for the configured HARQ processes. Is the “HARQ feedback” assumed to be “enabled” by default? Or is the “HARQ feedback” assumed to be “disabled”?</w:t>
        </w:r>
      </w:hyperlink>
    </w:p>
    <w:p w14:paraId="5C658CA5" w14:textId="3624EEDA"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65" w:history="1">
        <w:r w:rsidR="008F0C04" w:rsidRPr="008915F6">
          <w:rPr>
            <w:rStyle w:val="Hyperlink"/>
            <w:noProof/>
          </w:rPr>
          <w:t>Observation 8</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Using NB-IoT as example, when the “HARQ feedback” is “enabled,” a subsequent DL Grant can either schedule (re-)transmission(s) blindly (as to occur during the RTT) or scheduled a (re-)transmission as a function of the received ACK/NACK. According with legacy, after “n+1 to subframe n+</w:t>
        </w:r>
        <w:r w:rsidR="008F0C04" w:rsidRPr="008915F6">
          <w:rPr>
            <w:rStyle w:val="Hyperlink"/>
            <w:i/>
            <w:iCs/>
            <w:noProof/>
          </w:rPr>
          <w:t xml:space="preserve"> K</w:t>
        </w:r>
        <w:r w:rsidR="008F0C04" w:rsidRPr="008915F6">
          <w:rPr>
            <w:rStyle w:val="Hyperlink"/>
            <w:noProof/>
            <w:vertAlign w:val="subscript"/>
          </w:rPr>
          <w:t>mac</w:t>
        </w:r>
        <w:r w:rsidR="008F0C04" w:rsidRPr="008915F6">
          <w:rPr>
            <w:rStyle w:val="Hyperlink"/>
            <w:noProof/>
          </w:rPr>
          <w:t xml:space="preserve"> +3” the UE will be prepared to start monitoring NPDCCH.</w:t>
        </w:r>
      </w:hyperlink>
    </w:p>
    <w:p w14:paraId="3ED171BB" w14:textId="12ABD53B" w:rsidR="008F0C04" w:rsidRDefault="00220F10" w:rsidP="008F0C04">
      <w:pPr>
        <w:pStyle w:val="TableofFigures"/>
        <w:tabs>
          <w:tab w:val="right" w:leader="dot" w:pos="9629"/>
        </w:tabs>
        <w:ind w:left="2268" w:hanging="567"/>
        <w:rPr>
          <w:rFonts w:asciiTheme="minorHAnsi" w:eastAsiaTheme="minorEastAsia" w:hAnsiTheme="minorHAnsi" w:cstheme="minorBidi"/>
          <w:b w:val="0"/>
          <w:noProof/>
          <w:sz w:val="22"/>
          <w:szCs w:val="22"/>
          <w:lang w:val="en-SE" w:eastAsia="en-SE"/>
        </w:rPr>
      </w:pPr>
      <w:hyperlink w:anchor="_Toc131605166" w:history="1">
        <w:r w:rsidR="008F0C04" w:rsidRPr="008915F6">
          <w:rPr>
            <w:rStyle w:val="Hyperlink"/>
            <w:noProof/>
          </w:rPr>
          <w:t>Note:</w:t>
        </w:r>
      </w:hyperlink>
    </w:p>
    <w:p w14:paraId="0404D9F8" w14:textId="186D0FFF" w:rsidR="008F0C04" w:rsidRDefault="00220F10" w:rsidP="008F0C04">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1605167" w:history="1">
        <w:r w:rsidR="008F0C04" w:rsidRPr="008915F6">
          <w:rPr>
            <w:rStyle w:val="Hyperlink"/>
            <w:rFonts w:ascii="Symbol" w:hAnsi="Symbol"/>
            <w:noProof/>
          </w:rPr>
          <w:t></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“n” refers to subframe where NPUSCH transmission ended.</w:t>
        </w:r>
      </w:hyperlink>
    </w:p>
    <w:p w14:paraId="492ABA10" w14:textId="6E02D313" w:rsidR="008F0C04" w:rsidRDefault="00220F10" w:rsidP="008F0C04">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1605168" w:history="1">
        <w:r w:rsidR="008F0C04" w:rsidRPr="008915F6">
          <w:rPr>
            <w:rStyle w:val="Hyperlink"/>
            <w:rFonts w:ascii="Symbol" w:hAnsi="Symbol"/>
            <w:noProof/>
          </w:rPr>
          <w:t></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w:t>
        </w:r>
        <w:r w:rsidR="008F0C04" w:rsidRPr="008915F6">
          <w:rPr>
            <w:rStyle w:val="Hyperlink"/>
            <w:i/>
            <w:iCs/>
            <w:noProof/>
          </w:rPr>
          <w:t>K</w:t>
        </w:r>
        <w:r w:rsidR="008F0C04" w:rsidRPr="008915F6">
          <w:rPr>
            <w:rStyle w:val="Hyperlink"/>
            <w:noProof/>
            <w:vertAlign w:val="subscript"/>
          </w:rPr>
          <w:t>mac</w:t>
        </w:r>
        <w:r w:rsidR="008F0C04" w:rsidRPr="008915F6">
          <w:rPr>
            <w:rStyle w:val="Hyperlink"/>
            <w:noProof/>
          </w:rPr>
          <w:t xml:space="preserve">” can be zero or different than zero to extend the no-monitoring time by </w:t>
        </w:r>
        <w:r w:rsidR="008F0C04" w:rsidRPr="008915F6">
          <w:rPr>
            <w:rStyle w:val="Hyperlink"/>
            <w:i/>
            <w:iCs/>
            <w:noProof/>
          </w:rPr>
          <w:t>ms</w:t>
        </w:r>
        <w:r w:rsidR="008F0C04" w:rsidRPr="008915F6">
          <w:rPr>
            <w:rStyle w:val="Hyperlink"/>
            <w:noProof/>
          </w:rPr>
          <w:t xml:space="preserve"> when needed. “</w:t>
        </w:r>
        <w:r w:rsidR="008F0C04" w:rsidRPr="008915F6">
          <w:rPr>
            <w:rStyle w:val="Hyperlink"/>
            <w:i/>
            <w:iCs/>
            <w:noProof/>
          </w:rPr>
          <w:t>K</w:t>
        </w:r>
        <w:r w:rsidR="008F0C04" w:rsidRPr="008915F6">
          <w:rPr>
            <w:rStyle w:val="Hyperlink"/>
            <w:noProof/>
            <w:vertAlign w:val="subscript"/>
          </w:rPr>
          <w:t>mac</w:t>
        </w:r>
        <w:r w:rsidR="008F0C04" w:rsidRPr="008915F6">
          <w:rPr>
            <w:rStyle w:val="Hyperlink"/>
            <w:noProof/>
          </w:rPr>
          <w:t>” is different than zero when an UL time sync reference point other than the eNB has been used (e.g., satellite), but “</w:t>
        </w:r>
        <w:r w:rsidR="008F0C04" w:rsidRPr="008915F6">
          <w:rPr>
            <w:rStyle w:val="Hyperlink"/>
            <w:i/>
            <w:iCs/>
            <w:noProof/>
          </w:rPr>
          <w:t>K</w:t>
        </w:r>
        <w:r w:rsidR="008F0C04" w:rsidRPr="008915F6">
          <w:rPr>
            <w:rStyle w:val="Hyperlink"/>
            <w:noProof/>
            <w:vertAlign w:val="subscript"/>
          </w:rPr>
          <w:t>mac</w:t>
        </w:r>
        <w:r w:rsidR="008F0C04" w:rsidRPr="008915F6">
          <w:rPr>
            <w:rStyle w:val="Hyperlink"/>
            <w:noProof/>
          </w:rPr>
          <w:t>” does not encompass the RTT component and that is why once the legacy no-monitoring rule “n+1 to subframe n+</w:t>
        </w:r>
        <w:r w:rsidR="008F0C04" w:rsidRPr="008915F6">
          <w:rPr>
            <w:rStyle w:val="Hyperlink"/>
            <w:i/>
            <w:iCs/>
            <w:noProof/>
          </w:rPr>
          <w:t>K</w:t>
        </w:r>
        <w:r w:rsidR="008F0C04" w:rsidRPr="008915F6">
          <w:rPr>
            <w:rStyle w:val="Hyperlink"/>
            <w:noProof/>
            <w:vertAlign w:val="subscript"/>
          </w:rPr>
          <w:t>mac</w:t>
        </w:r>
        <w:r w:rsidR="008F0C04" w:rsidRPr="008915F6">
          <w:rPr>
            <w:rStyle w:val="Hyperlink"/>
            <w:noProof/>
          </w:rPr>
          <w:t>+3” has passed it is possible to perform blind (re-)transmissions and in that case the ACK/NACK can be already seen as an outer-loop adjustment mechanism.</w:t>
        </w:r>
      </w:hyperlink>
    </w:p>
    <w:p w14:paraId="0730CFC8" w14:textId="2C580585"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69" w:history="1">
        <w:r w:rsidR="008F0C04" w:rsidRPr="008915F6">
          <w:rPr>
            <w:rStyle w:val="Hyperlink"/>
            <w:noProof/>
          </w:rPr>
          <w:t>Observation 9</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For “Option 3” when stand-alone assuming “HARQ feedback” is “enabled” by default, if at some point the “DCI-based Option 3 solution” indicates the “HARQ feedback” as disabled, such a indication carried as part of the DL Grant can be received according with “n+1 to subframe n+</w:t>
        </w:r>
        <w:r w:rsidR="008F0C04" w:rsidRPr="008915F6">
          <w:rPr>
            <w:rStyle w:val="Hyperlink"/>
            <w:i/>
            <w:iCs/>
            <w:noProof/>
          </w:rPr>
          <w:t xml:space="preserve"> K</w:t>
        </w:r>
        <w:r w:rsidR="008F0C04" w:rsidRPr="008915F6">
          <w:rPr>
            <w:rStyle w:val="Hyperlink"/>
            <w:noProof/>
            <w:vertAlign w:val="subscript"/>
          </w:rPr>
          <w:t>mac</w:t>
        </w:r>
        <w:r w:rsidR="008F0C04" w:rsidRPr="008915F6">
          <w:rPr>
            <w:rStyle w:val="Hyperlink"/>
            <w:noProof/>
          </w:rPr>
          <w:t xml:space="preserve"> +3”.</w:t>
        </w:r>
      </w:hyperlink>
    </w:p>
    <w:p w14:paraId="769FE892" w14:textId="5AEE6B69"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70" w:history="1">
        <w:r w:rsidR="008F0C04" w:rsidRPr="008915F6">
          <w:rPr>
            <w:rStyle w:val="Hyperlink"/>
            <w:noProof/>
          </w:rPr>
          <w:t>Observation 10</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Using NB-IoT as example, when the “HARQ feedback” is “disabled,” a subsequent DL Grant (i.e., the downlink scheduling) blindly indicating a new transmission or a retransmission is received according with the Rel-18 “scheduling restriction”.</w:t>
        </w:r>
      </w:hyperlink>
    </w:p>
    <w:p w14:paraId="6FAA1CBA" w14:textId="72B86FA5"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71" w:history="1">
        <w:r w:rsidR="008F0C04" w:rsidRPr="008915F6">
          <w:rPr>
            <w:rStyle w:val="Hyperlink"/>
            <w:noProof/>
          </w:rPr>
          <w:t>Observation 11</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For “Option 3” when stand-alone assuming “HARQ feedback” is “disabled” by default, if at some point the “DCI-based Option 3 solution” indicates the “HARQ feedback” as enabled, such a indication carried as part of the DL Grant can be received according with the Rel-18 “scheduling restriction.</w:t>
        </w:r>
      </w:hyperlink>
    </w:p>
    <w:p w14:paraId="6C1CF6CA" w14:textId="1F5E939B"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72" w:history="1">
        <w:r w:rsidR="008F0C04" w:rsidRPr="008915F6">
          <w:rPr>
            <w:rStyle w:val="Hyperlink"/>
            <w:noProof/>
          </w:rPr>
          <w:t>Observation 12</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For “Option 3” when stand-alone, it needs to be decided what is going to be the default status of the “HARQ feedback” before the first “HARQ feedback switching” occurs.</w:t>
        </w:r>
      </w:hyperlink>
    </w:p>
    <w:p w14:paraId="2E34A0E4" w14:textId="6D4E1344"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73" w:history="1">
        <w:r w:rsidR="008F0C04" w:rsidRPr="008915F6">
          <w:rPr>
            <w:rStyle w:val="Hyperlink"/>
            <w:noProof/>
          </w:rPr>
          <w:t>Observation 13</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During RAN1# 112, one of the companies proposed that when there is no bitmap, the default status of the “HARQ feedback” should be disabled. In addition, aiming at creating an ACK/NACK outer-loop adjustment the same company proposed that “</w:t>
        </w:r>
        <w:r w:rsidR="008F0C04" w:rsidRPr="008915F6">
          <w:rPr>
            <w:rStyle w:val="Hyperlink"/>
            <w:i/>
            <w:iCs/>
            <w:noProof/>
            <w:lang w:val="en-US" w:eastAsia="x-none"/>
          </w:rPr>
          <w:t>For a HARQ process with RRC-disabled feedback, and regardless of whether the feedback is enabled by DCI, the rule of not expecting an NPDCCH for the same HARQ process earlier than n+Kmac+3</w:t>
        </w:r>
        <w:r w:rsidR="008F0C04" w:rsidRPr="008915F6">
          <w:rPr>
            <w:rStyle w:val="Hyperlink"/>
            <w:noProof/>
          </w:rPr>
          <w:t xml:space="preserve"> </w:t>
        </w:r>
        <w:r w:rsidR="008F0C04" w:rsidRPr="008915F6">
          <w:rPr>
            <w:rStyle w:val="Hyperlink"/>
            <w:i/>
            <w:iCs/>
            <w:noProof/>
            <w:lang w:val="en-US" w:eastAsia="x-none"/>
          </w:rPr>
          <w:t>does not apply</w:t>
        </w:r>
        <w:r w:rsidR="008F0C04" w:rsidRPr="008915F6">
          <w:rPr>
            <w:rStyle w:val="Hyperlink"/>
            <w:noProof/>
          </w:rPr>
          <w:t>”.</w:t>
        </w:r>
      </w:hyperlink>
    </w:p>
    <w:p w14:paraId="340D07E5" w14:textId="05F35DC3"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74" w:history="1">
        <w:r w:rsidR="008F0C04" w:rsidRPr="008915F6">
          <w:rPr>
            <w:rStyle w:val="Hyperlink"/>
            <w:noProof/>
          </w:rPr>
          <w:t>Observation 14</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In our understanding, when “HARQ feedback” is enabled, the legacy specification allows performing blind (re-)transmissions after the following timing that does not encompasses the RTT “n+1 to subframe n+</w:t>
        </w:r>
        <w:r w:rsidR="008F0C04" w:rsidRPr="008915F6">
          <w:rPr>
            <w:rStyle w:val="Hyperlink"/>
            <w:i/>
            <w:iCs/>
            <w:noProof/>
          </w:rPr>
          <w:t>K</w:t>
        </w:r>
        <w:r w:rsidR="008F0C04" w:rsidRPr="008915F6">
          <w:rPr>
            <w:rStyle w:val="Hyperlink"/>
            <w:noProof/>
            <w:vertAlign w:val="subscript"/>
          </w:rPr>
          <w:t>mac</w:t>
        </w:r>
        <w:r w:rsidR="008F0C04" w:rsidRPr="008915F6">
          <w:rPr>
            <w:rStyle w:val="Hyperlink"/>
            <w:noProof/>
          </w:rPr>
          <w:t>+3”. Therefore, when those blind (re-)transmissions occur, the ACK/NACK serve as an “outer loop mechanism” towards adjusting the blind (re-)transmissions. Thus, there does not seem to be a need to revoke the usage of “n+1 to subframe n+</w:t>
        </w:r>
        <w:r w:rsidR="008F0C04" w:rsidRPr="008915F6">
          <w:rPr>
            <w:rStyle w:val="Hyperlink"/>
            <w:i/>
            <w:iCs/>
            <w:noProof/>
          </w:rPr>
          <w:t>K</w:t>
        </w:r>
        <w:r w:rsidR="008F0C04" w:rsidRPr="008915F6">
          <w:rPr>
            <w:rStyle w:val="Hyperlink"/>
            <w:noProof/>
            <w:vertAlign w:val="subscript"/>
          </w:rPr>
          <w:t>mac</w:t>
        </w:r>
        <w:r w:rsidR="008F0C04" w:rsidRPr="008915F6">
          <w:rPr>
            <w:rStyle w:val="Hyperlink"/>
            <w:noProof/>
          </w:rPr>
          <w:t>+3” for HARQ processes with HARQ feedback enabled.</w:t>
        </w:r>
      </w:hyperlink>
    </w:p>
    <w:p w14:paraId="72F4B774" w14:textId="6AEDEF0E"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75" w:history="1">
        <w:r w:rsidR="008F0C04" w:rsidRPr="008915F6">
          <w:rPr>
            <w:rStyle w:val="Hyperlink"/>
            <w:noProof/>
          </w:rPr>
          <w:t>Observation 15</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 xml:space="preserve">In summary: When “HARQ feedback” is disabled the subsequent DL grant is received according with the Rel-18 “scheduling restriction”. When the “HARQ </w:t>
        </w:r>
        <w:r w:rsidR="008F0C04" w:rsidRPr="008915F6">
          <w:rPr>
            <w:rStyle w:val="Hyperlink"/>
            <w:noProof/>
          </w:rPr>
          <w:lastRenderedPageBreak/>
          <w:t>feedback” is enabled the subsequent DL grant is as per legacy received after “n+1 to subframe n+</w:t>
        </w:r>
        <w:r w:rsidR="008F0C04" w:rsidRPr="008915F6">
          <w:rPr>
            <w:rStyle w:val="Hyperlink"/>
            <w:i/>
            <w:iCs/>
            <w:noProof/>
          </w:rPr>
          <w:t>K</w:t>
        </w:r>
        <w:r w:rsidR="008F0C04" w:rsidRPr="008915F6">
          <w:rPr>
            <w:rStyle w:val="Hyperlink"/>
            <w:noProof/>
            <w:vertAlign w:val="subscript"/>
          </w:rPr>
          <w:t>mac</w:t>
        </w:r>
        <w:r w:rsidR="008F0C04" w:rsidRPr="008915F6">
          <w:rPr>
            <w:rStyle w:val="Hyperlink"/>
            <w:noProof/>
          </w:rPr>
          <w:t>+3”. In our understanding, the above no-monitoring rules can co-exist with no modification, and it will be up to the eNodeB to use them to create or not an “outer-loop ACK/NACK” adjustment mechanism.</w:t>
        </w:r>
      </w:hyperlink>
    </w:p>
    <w:p w14:paraId="312EC01F" w14:textId="1AF2970D" w:rsidR="008F0C04" w:rsidRDefault="00220F10" w:rsidP="008F0C04">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1605176" w:history="1">
        <w:r w:rsidR="008F0C04" w:rsidRPr="008915F6">
          <w:rPr>
            <w:rStyle w:val="Hyperlink"/>
            <w:rFonts w:ascii="Symbol" w:hAnsi="Symbol"/>
            <w:noProof/>
          </w:rPr>
          <w:t></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For example: In a scenario with two HARQ processes, the first one with HARQ feedback disabled and the second one with HARQ feedback enabled, a DL grant can be received as per the “scheduling restriction” for the first HARQ process and after “n+1 to subframe n+</w:t>
        </w:r>
        <w:r w:rsidR="008F0C04" w:rsidRPr="008915F6">
          <w:rPr>
            <w:rStyle w:val="Hyperlink"/>
            <w:i/>
            <w:iCs/>
            <w:noProof/>
          </w:rPr>
          <w:t>K</w:t>
        </w:r>
        <w:r w:rsidR="008F0C04" w:rsidRPr="008915F6">
          <w:rPr>
            <w:rStyle w:val="Hyperlink"/>
            <w:noProof/>
            <w:vertAlign w:val="subscript"/>
          </w:rPr>
          <w:t>mac</w:t>
        </w:r>
        <w:r w:rsidR="008F0C04" w:rsidRPr="008915F6">
          <w:rPr>
            <w:rStyle w:val="Hyperlink"/>
            <w:noProof/>
          </w:rPr>
          <w:t>+3” for the second HARQ process without having to wait in any of those cases for the RTT.</w:t>
        </w:r>
      </w:hyperlink>
    </w:p>
    <w:p w14:paraId="698D3D27" w14:textId="0900DC0E"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77" w:history="1">
        <w:r w:rsidR="008F0C04" w:rsidRPr="008915F6">
          <w:rPr>
            <w:rStyle w:val="Hyperlink"/>
            <w:noProof/>
          </w:rPr>
          <w:t>Observation 16</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The “scheduling restriction for NB-IoT” endorsed in RAN1# 110-bis-e can handle a scenario where all HARQ processes have their HARQ feedback disabled. However, it cannot handle on its own more complex scenarios (i.e., “hybrid enabling/disabling scenario”) and therefore it must be applied and combined with legacy statements.</w:t>
        </w:r>
      </w:hyperlink>
    </w:p>
    <w:p w14:paraId="6A6FDD7A" w14:textId="7881ADE3"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78" w:history="1">
        <w:r w:rsidR="008F0C04" w:rsidRPr="008915F6">
          <w:rPr>
            <w:rStyle w:val="Hyperlink"/>
            <w:noProof/>
          </w:rPr>
          <w:t>Observation 17</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The “scheduling restriction for LTE-MTC”, can handle a scenario where all HARQ processes have their HARQ feedback disabled. However, it cannot handle on its own more complex scenarios (i.e., “hybrid enabling/disabling scenario”) and therefore it must be applied and combined with legacy statements.</w:t>
        </w:r>
      </w:hyperlink>
    </w:p>
    <w:p w14:paraId="60908921" w14:textId="6484D902"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79" w:history="1">
        <w:r w:rsidR="008F0C04" w:rsidRPr="008915F6">
          <w:rPr>
            <w:rStyle w:val="Hyperlink"/>
            <w:noProof/>
          </w:rPr>
          <w:t>Observation 18</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Based on the conclusion from RAN1# 112, the HARQ processes with HARQ feedback disabled will by default set the “HARQ-ACK bundling flag to 0”, this way those HARQ processes with HARQ feedback disabled won’t be “Transport blocks in a bundle” and there won’t be a need to indicate a “HARQ-ACK delay” for them. If there were other HARQ processes with HARQ feedback enabled, there should not be a co-existence problem since for the HARQ processes with HARQ feedback enabled, the “HARQ-ACK bundling flag” will be set to 1 for them to be “Transport blocks in a bundle,” then the “HARQ-ACK delay” can be used to group them (i.e., bundle them) as desired by the network without having to create any additional spec impact.</w:t>
        </w:r>
      </w:hyperlink>
    </w:p>
    <w:p w14:paraId="23E9A1D7" w14:textId="4F381FFD"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80" w:history="1">
        <w:r w:rsidR="008F0C04" w:rsidRPr="008915F6">
          <w:rPr>
            <w:rStyle w:val="Hyperlink"/>
            <w:noProof/>
          </w:rPr>
          <w:t>Observation 19</w:t>
        </w:r>
        <w:r w:rsidR="008F0C04">
          <w:rPr>
            <w:rFonts w:asciiTheme="minorHAnsi" w:eastAsiaTheme="minorEastAsia" w:hAnsiTheme="minorHAnsi" w:cstheme="minorBidi"/>
            <w:b w:val="0"/>
            <w:noProof/>
            <w:sz w:val="22"/>
            <w:szCs w:val="22"/>
            <w:lang w:val="en-SE" w:eastAsia="en-SE"/>
          </w:rPr>
          <w:tab/>
        </w:r>
        <w:r w:rsidR="008F0C04" w:rsidRPr="008915F6">
          <w:rPr>
            <w:rStyle w:val="Hyperlink"/>
            <w:noProof/>
          </w:rPr>
          <w:t>The support of enabling/disabling HARQ feedback with Multi-TB has technical aspects in common with the FFS#2 of the recently agreed Working Assumption.</w:t>
        </w:r>
      </w:hyperlink>
    </w:p>
    <w:p w14:paraId="1595D08F" w14:textId="54F26954"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379BBE24" w14:textId="0651031A" w:rsidR="008F0C04"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605181" w:history="1">
        <w:r w:rsidR="008F0C04" w:rsidRPr="00EF660B">
          <w:rPr>
            <w:rStyle w:val="Hyperlink"/>
            <w:noProof/>
          </w:rPr>
          <w:t>Proposal 1</w:t>
        </w:r>
        <w:r w:rsidR="008F0C04">
          <w:rPr>
            <w:rFonts w:asciiTheme="minorHAnsi" w:eastAsiaTheme="minorEastAsia" w:hAnsiTheme="minorHAnsi" w:cstheme="minorBidi"/>
            <w:b w:val="0"/>
            <w:noProof/>
            <w:sz w:val="22"/>
            <w:szCs w:val="22"/>
            <w:lang w:val="en-SE" w:eastAsia="en-SE"/>
          </w:rPr>
          <w:tab/>
        </w:r>
        <w:r w:rsidR="008F0C04" w:rsidRPr="00EF660B">
          <w:rPr>
            <w:rStyle w:val="Hyperlink"/>
            <w:noProof/>
          </w:rPr>
          <w:t>For LTE-MTC, the DCI-based solution can be used for multiple TBs scheduled by single DCI.</w:t>
        </w:r>
      </w:hyperlink>
    </w:p>
    <w:p w14:paraId="6CDA41FE" w14:textId="67B6AC9F" w:rsidR="008F0C04" w:rsidRDefault="00220F10" w:rsidP="008F0C04">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1605182" w:history="1">
        <w:r w:rsidR="008F0C04" w:rsidRPr="00EF660B">
          <w:rPr>
            <w:rStyle w:val="Hyperlink"/>
            <w:rFonts w:ascii="Symbol" w:hAnsi="Symbol"/>
            <w:noProof/>
          </w:rPr>
          <w:t></w:t>
        </w:r>
        <w:r w:rsidR="008F0C04">
          <w:rPr>
            <w:rFonts w:asciiTheme="minorHAnsi" w:eastAsiaTheme="minorEastAsia" w:hAnsiTheme="minorHAnsi" w:cstheme="minorBidi"/>
            <w:b w:val="0"/>
            <w:noProof/>
            <w:sz w:val="22"/>
            <w:szCs w:val="22"/>
            <w:lang w:val="en-SE" w:eastAsia="en-SE"/>
          </w:rPr>
          <w:tab/>
        </w:r>
        <w:r w:rsidR="008F0C04" w:rsidRPr="00EF660B">
          <w:rPr>
            <w:rStyle w:val="Hyperlink"/>
            <w:noProof/>
          </w:rPr>
          <w:t>The overriding indication applies to all TBs scheduled using a single DCI. E.g., if the overriding indicates “HARQ feedback enabled,” that applies to all TBs that were scheduled using the single DCI.</w:t>
        </w:r>
      </w:hyperlink>
    </w:p>
    <w:p w14:paraId="0C22A217" w14:textId="0B4B2B11" w:rsidR="008F0C04" w:rsidRDefault="00220F10" w:rsidP="00220F10">
      <w:pPr>
        <w:pStyle w:val="TableofFigures"/>
        <w:tabs>
          <w:tab w:val="right" w:leader="dot" w:pos="9629"/>
        </w:tabs>
        <w:ind w:firstLine="0"/>
        <w:rPr>
          <w:rFonts w:asciiTheme="minorHAnsi" w:eastAsiaTheme="minorEastAsia" w:hAnsiTheme="minorHAnsi" w:cstheme="minorBidi"/>
          <w:b w:val="0"/>
          <w:noProof/>
          <w:sz w:val="22"/>
          <w:szCs w:val="22"/>
          <w:lang w:val="en-SE" w:eastAsia="en-SE"/>
        </w:rPr>
      </w:pPr>
      <w:hyperlink w:anchor="_Toc131605183" w:history="1">
        <w:r w:rsidR="008F0C04" w:rsidRPr="00EF660B">
          <w:rPr>
            <w:rStyle w:val="Hyperlink"/>
            <w:noProof/>
          </w:rPr>
          <w:t>Note: Recall, it is up to the eNodeB which HARQ processes are to be scheduled together using a single DCI, and yet it is up to the eNodeB whether “a single TB is scheduled” or “multiple TB are scheduled”.</w:t>
        </w:r>
      </w:hyperlink>
    </w:p>
    <w:p w14:paraId="27B106BA" w14:textId="2385CD16"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84" w:history="1">
        <w:r w:rsidR="008F0C04" w:rsidRPr="00EF660B">
          <w:rPr>
            <w:rStyle w:val="Hyperlink"/>
            <w:noProof/>
          </w:rPr>
          <w:t>Proposal 2</w:t>
        </w:r>
        <w:r w:rsidR="008F0C04">
          <w:rPr>
            <w:rFonts w:asciiTheme="minorHAnsi" w:eastAsiaTheme="minorEastAsia" w:hAnsiTheme="minorHAnsi" w:cstheme="minorBidi"/>
            <w:b w:val="0"/>
            <w:noProof/>
            <w:sz w:val="22"/>
            <w:szCs w:val="22"/>
            <w:lang w:val="en-SE" w:eastAsia="en-SE"/>
          </w:rPr>
          <w:tab/>
        </w:r>
        <w:r w:rsidR="008F0C04" w:rsidRPr="00EF660B">
          <w:rPr>
            <w:rStyle w:val="Hyperlink"/>
            <w:noProof/>
          </w:rPr>
          <w:t>For NB-IoT, the DCI-based solution can be used for multiple TBs scheduled by single DCI.</w:t>
        </w:r>
      </w:hyperlink>
    </w:p>
    <w:p w14:paraId="4D5BD427" w14:textId="708855BE" w:rsidR="008F0C04" w:rsidRDefault="00220F10" w:rsidP="008F0C04">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1605185" w:history="1">
        <w:r w:rsidR="008F0C04" w:rsidRPr="00EF660B">
          <w:rPr>
            <w:rStyle w:val="Hyperlink"/>
            <w:rFonts w:ascii="Symbol" w:hAnsi="Symbol"/>
            <w:noProof/>
          </w:rPr>
          <w:t></w:t>
        </w:r>
        <w:r w:rsidR="008F0C04">
          <w:rPr>
            <w:rFonts w:asciiTheme="minorHAnsi" w:eastAsiaTheme="minorEastAsia" w:hAnsiTheme="minorHAnsi" w:cstheme="minorBidi"/>
            <w:b w:val="0"/>
            <w:noProof/>
            <w:sz w:val="22"/>
            <w:szCs w:val="22"/>
            <w:lang w:val="en-SE" w:eastAsia="en-SE"/>
          </w:rPr>
          <w:tab/>
        </w:r>
        <w:r w:rsidR="008F0C04" w:rsidRPr="00EF660B">
          <w:rPr>
            <w:rStyle w:val="Hyperlink"/>
            <w:noProof/>
          </w:rPr>
          <w:t>The overriding indication applies to all TBs scheduled using a single DCI. E.g., if the overriding indicates “HARQ feedback enabled,” that applies to all TBs that were scheduled using the single DCI.</w:t>
        </w:r>
      </w:hyperlink>
    </w:p>
    <w:p w14:paraId="56E6BA0D" w14:textId="0E77EE5B" w:rsidR="008F0C04" w:rsidRDefault="00220F10" w:rsidP="008F0C04">
      <w:pPr>
        <w:pStyle w:val="TableofFigures"/>
        <w:tabs>
          <w:tab w:val="right" w:leader="dot" w:pos="9629"/>
        </w:tabs>
        <w:ind w:firstLine="0"/>
        <w:rPr>
          <w:rFonts w:asciiTheme="minorHAnsi" w:eastAsiaTheme="minorEastAsia" w:hAnsiTheme="minorHAnsi" w:cstheme="minorBidi"/>
          <w:b w:val="0"/>
          <w:noProof/>
          <w:sz w:val="22"/>
          <w:szCs w:val="22"/>
          <w:lang w:val="en-SE" w:eastAsia="en-SE"/>
        </w:rPr>
      </w:pPr>
      <w:hyperlink w:anchor="_Toc131605186" w:history="1">
        <w:r w:rsidR="008F0C04" w:rsidRPr="00EF660B">
          <w:rPr>
            <w:rStyle w:val="Hyperlink"/>
            <w:noProof/>
          </w:rPr>
          <w:t>Note: Recall, it is up to the eNodeB whether “a single TB is scheduled” or “multiple TB are scheduled”.</w:t>
        </w:r>
      </w:hyperlink>
    </w:p>
    <w:p w14:paraId="6C7C756A" w14:textId="542E62C3"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87" w:history="1">
        <w:r w:rsidR="008F0C04" w:rsidRPr="00EF660B">
          <w:rPr>
            <w:rStyle w:val="Hyperlink"/>
            <w:noProof/>
          </w:rPr>
          <w:t>Proposal 3</w:t>
        </w:r>
        <w:r w:rsidR="008F0C04">
          <w:rPr>
            <w:rFonts w:asciiTheme="minorHAnsi" w:eastAsiaTheme="minorEastAsia" w:hAnsiTheme="minorHAnsi" w:cstheme="minorBidi"/>
            <w:b w:val="0"/>
            <w:noProof/>
            <w:sz w:val="22"/>
            <w:szCs w:val="22"/>
            <w:lang w:val="en-SE" w:eastAsia="en-SE"/>
          </w:rPr>
          <w:tab/>
        </w:r>
        <w:r w:rsidR="008F0C04" w:rsidRPr="00EF660B">
          <w:rPr>
            <w:rStyle w:val="Hyperlink"/>
            <w:noProof/>
          </w:rPr>
          <w:t>For both LTE-MTC and NB-IoT, introduce “</w:t>
        </w:r>
        <w:r w:rsidR="008F0C04" w:rsidRPr="00EF660B">
          <w:rPr>
            <w:rStyle w:val="Hyperlink"/>
            <w:i/>
            <w:iCs/>
            <w:noProof/>
          </w:rPr>
          <w:t>DCI signaling to directly indicate the HARQ feedback enable/disable for the corresponding transmission regardless of per-HARQ process RRC configuration</w:t>
        </w:r>
        <w:r w:rsidR="008F0C04" w:rsidRPr="00EF660B">
          <w:rPr>
            <w:rStyle w:val="Hyperlink"/>
            <w:noProof/>
          </w:rPr>
          <w:t>”.</w:t>
        </w:r>
      </w:hyperlink>
    </w:p>
    <w:p w14:paraId="7DB14489" w14:textId="2D2DFD64"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88" w:history="1">
        <w:r w:rsidR="008F0C04" w:rsidRPr="00EF660B">
          <w:rPr>
            <w:rStyle w:val="Hyperlink"/>
            <w:noProof/>
          </w:rPr>
          <w:t>Proposal 4</w:t>
        </w:r>
        <w:r w:rsidR="008F0C04">
          <w:rPr>
            <w:rFonts w:asciiTheme="minorHAnsi" w:eastAsiaTheme="minorEastAsia" w:hAnsiTheme="minorHAnsi" w:cstheme="minorBidi"/>
            <w:b w:val="0"/>
            <w:noProof/>
            <w:sz w:val="22"/>
            <w:szCs w:val="22"/>
            <w:lang w:val="en-SE" w:eastAsia="en-SE"/>
          </w:rPr>
          <w:tab/>
        </w:r>
        <w:r w:rsidR="008F0C04" w:rsidRPr="00EF660B">
          <w:rPr>
            <w:rStyle w:val="Hyperlink"/>
            <w:noProof/>
          </w:rPr>
          <w:t xml:space="preserve">For “Option 3” when stand-alone, in our view and unless an issue were identified, when there is no bitmap, the default status of the “HARQ feedback” should be </w:t>
        </w:r>
        <w:r w:rsidR="008F0C04" w:rsidRPr="00EF660B">
          <w:rPr>
            <w:rStyle w:val="Hyperlink"/>
            <w:noProof/>
          </w:rPr>
          <w:lastRenderedPageBreak/>
          <w:t>“HARQ feedback enabled” as to stay in line with legacy. Similarly, unless an issue were identified, switching the “HARQ feedback” from “disabled-to-enabled” and from “enabled-to-disabled” should be allowed.</w:t>
        </w:r>
      </w:hyperlink>
    </w:p>
    <w:p w14:paraId="149F44AB" w14:textId="465A0079"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89" w:history="1">
        <w:r w:rsidR="008F0C04" w:rsidRPr="00EF660B">
          <w:rPr>
            <w:rStyle w:val="Hyperlink"/>
            <w:noProof/>
          </w:rPr>
          <w:t>Proposal 5</w:t>
        </w:r>
        <w:r w:rsidR="008F0C04">
          <w:rPr>
            <w:rFonts w:asciiTheme="minorHAnsi" w:eastAsiaTheme="minorEastAsia" w:hAnsiTheme="minorHAnsi" w:cstheme="minorBidi"/>
            <w:b w:val="0"/>
            <w:noProof/>
            <w:sz w:val="22"/>
            <w:szCs w:val="22"/>
            <w:lang w:val="en-SE" w:eastAsia="en-SE"/>
          </w:rPr>
          <w:tab/>
        </w:r>
        <w:r w:rsidR="008F0C04" w:rsidRPr="00EF660B">
          <w:rPr>
            <w:rStyle w:val="Hyperlink"/>
            <w:noProof/>
          </w:rPr>
          <w:t>For FFS#1, since all the alternatives listed under “Option 3 DCI indication to override Option 1” can provide full flexibility through a proper HARQ feedback bitmap configuration which is up to the eNodeB, then before deciding on which alternative to adopt and aiming at aligning solutions (if possible), it is better to agree first on “Option3 when sand-alone” as to know what will be the assumption about the default status of the HARQ feedback when there is no bitmap configured.</w:t>
        </w:r>
      </w:hyperlink>
    </w:p>
    <w:p w14:paraId="3D1A0234" w14:textId="3E3BA891" w:rsidR="008F0C04" w:rsidRDefault="00220F10" w:rsidP="008F0C04">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1605190" w:history="1">
        <w:r w:rsidR="008F0C04" w:rsidRPr="00EF660B">
          <w:rPr>
            <w:rStyle w:val="Hyperlink"/>
            <w:rFonts w:ascii="Symbol" w:hAnsi="Symbol"/>
            <w:noProof/>
          </w:rPr>
          <w:t></w:t>
        </w:r>
        <w:r w:rsidR="008F0C04">
          <w:rPr>
            <w:rFonts w:asciiTheme="minorHAnsi" w:eastAsiaTheme="minorEastAsia" w:hAnsiTheme="minorHAnsi" w:cstheme="minorBidi"/>
            <w:b w:val="0"/>
            <w:noProof/>
            <w:sz w:val="22"/>
            <w:szCs w:val="22"/>
            <w:lang w:val="en-SE" w:eastAsia="en-SE"/>
          </w:rPr>
          <w:tab/>
        </w:r>
        <w:r w:rsidR="008F0C04" w:rsidRPr="00EF660B">
          <w:rPr>
            <w:rStyle w:val="Hyperlink"/>
            <w:noProof/>
          </w:rPr>
          <w:t>In other words, “in case only DCI solution enabling/disabling signaling is configured” meaning there is no bitmap, what is the assumption about the status of the HARQ feedback? Do all HARQ processes will be assumed to have HARQ feedback enabled, or do all HARQ processes will be assumed to have HARQ feedback disabled? (Our view is reflected through observation 14-15 and proposal 4). Once that is known, FFS#1 can be resolved as to align solutions if possible.</w:t>
        </w:r>
      </w:hyperlink>
    </w:p>
    <w:p w14:paraId="29D35391" w14:textId="55AA469A"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91" w:history="1">
        <w:r w:rsidR="008F0C04" w:rsidRPr="00EF660B">
          <w:rPr>
            <w:rStyle w:val="Hyperlink"/>
            <w:noProof/>
          </w:rPr>
          <w:t>Proposal 6</w:t>
        </w:r>
        <w:r w:rsidR="008F0C04">
          <w:rPr>
            <w:rFonts w:asciiTheme="minorHAnsi" w:eastAsiaTheme="minorEastAsia" w:hAnsiTheme="minorHAnsi" w:cstheme="minorBidi"/>
            <w:b w:val="0"/>
            <w:noProof/>
            <w:sz w:val="22"/>
            <w:szCs w:val="22"/>
            <w:lang w:val="en-SE" w:eastAsia="en-SE"/>
          </w:rPr>
          <w:tab/>
        </w:r>
        <w:r w:rsidR="008F0C04" w:rsidRPr="00EF660B">
          <w:rPr>
            <w:rStyle w:val="Hyperlink"/>
            <w:noProof/>
          </w:rPr>
          <w:t>Conclusion: It is RAN1 understanding that in scenarios having HARQ processes with HARQ feedback enabled and disabled, the “scheduling restriction for NB-IoT” is also applicable when combined with legacy procedures to avoid issues related with e.g., a simultaneous Transmission/Reception, or not having time to perform an UL-to-DL re-tunning.</w:t>
        </w:r>
      </w:hyperlink>
    </w:p>
    <w:p w14:paraId="2B39B0E0" w14:textId="00F5867A"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92" w:history="1">
        <w:r w:rsidR="008F0C04" w:rsidRPr="00EF660B">
          <w:rPr>
            <w:rStyle w:val="Hyperlink"/>
            <w:noProof/>
          </w:rPr>
          <w:t>Proposal 7</w:t>
        </w:r>
        <w:r w:rsidR="008F0C04">
          <w:rPr>
            <w:rFonts w:asciiTheme="minorHAnsi" w:eastAsiaTheme="minorEastAsia" w:hAnsiTheme="minorHAnsi" w:cstheme="minorBidi"/>
            <w:b w:val="0"/>
            <w:noProof/>
            <w:sz w:val="22"/>
            <w:szCs w:val="22"/>
            <w:lang w:val="en-SE" w:eastAsia="en-SE"/>
          </w:rPr>
          <w:tab/>
        </w:r>
        <w:r w:rsidR="008F0C04" w:rsidRPr="00EF660B">
          <w:rPr>
            <w:rStyle w:val="Hyperlink"/>
            <w:noProof/>
          </w:rPr>
          <w:t>Conclusion: It is RAN1 understanding that the “scheduling restriction for LTE-MTC” can handle “hybrid enabling/disabling HARQ feedback scenarios” when combined with legacy procedures to avoid issues related with e.g., a simultaneous Transmission/Reception, or not having time to perform an UL-to-DL re-tunning.</w:t>
        </w:r>
      </w:hyperlink>
    </w:p>
    <w:p w14:paraId="5F435AFD" w14:textId="0D9F3471"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93" w:history="1">
        <w:r w:rsidR="008F0C04" w:rsidRPr="00EF660B">
          <w:rPr>
            <w:rStyle w:val="Hyperlink"/>
            <w:noProof/>
          </w:rPr>
          <w:t>Proposal 8</w:t>
        </w:r>
        <w:r w:rsidR="008F0C04">
          <w:rPr>
            <w:rFonts w:asciiTheme="minorHAnsi" w:eastAsiaTheme="minorEastAsia" w:hAnsiTheme="minorHAnsi" w:cstheme="minorBidi"/>
            <w:b w:val="0"/>
            <w:noProof/>
            <w:sz w:val="22"/>
            <w:szCs w:val="22"/>
            <w:lang w:val="en-SE" w:eastAsia="en-SE"/>
          </w:rPr>
          <w:tab/>
        </w:r>
        <w:r w:rsidR="008F0C04" w:rsidRPr="00EF660B">
          <w:rPr>
            <w:rStyle w:val="Hyperlink"/>
            <w:noProof/>
          </w:rPr>
          <w:t>Conclusion: HARQ feedback with and without using HARQ-ACK bundling is reported only for HARQ process with HARQ feedback enabled (i.e., HARQ feedback is not reported for HARQ processes with HARQ feedback disabled).</w:t>
        </w:r>
      </w:hyperlink>
    </w:p>
    <w:p w14:paraId="36067F0B" w14:textId="641DC626" w:rsidR="008F0C04" w:rsidRDefault="00220F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05194" w:history="1">
        <w:r w:rsidR="008F0C04" w:rsidRPr="00EF660B">
          <w:rPr>
            <w:rStyle w:val="Hyperlink"/>
            <w:noProof/>
          </w:rPr>
          <w:t>Proposal 9</w:t>
        </w:r>
        <w:r w:rsidR="008F0C04">
          <w:rPr>
            <w:rFonts w:asciiTheme="minorHAnsi" w:eastAsiaTheme="minorEastAsia" w:hAnsiTheme="minorHAnsi" w:cstheme="minorBidi"/>
            <w:b w:val="0"/>
            <w:noProof/>
            <w:sz w:val="22"/>
            <w:szCs w:val="22"/>
            <w:lang w:val="en-SE" w:eastAsia="en-SE"/>
          </w:rPr>
          <w:tab/>
        </w:r>
        <w:r w:rsidR="008F0C04" w:rsidRPr="00EF660B">
          <w:rPr>
            <w:rStyle w:val="Hyperlink"/>
            <w:noProof/>
          </w:rPr>
          <w:t>For LTE-MTC/NB-IoT, enabled/disabled HARQ feedback can be used along with multiple TBs scheduled by single DCI. The Multi-TB grant feature has embedded enough flexibility as to leave up to the eNodeB which HARQ processes are to be scheduled together using a single DCI, and yet it is up to the eNodeB whether “a single TB is scheduled” or “multiple TB are scheduled”.</w:t>
        </w:r>
      </w:hyperlink>
    </w:p>
    <w:p w14:paraId="337FD414" w14:textId="32448863" w:rsidR="0052469A"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bookmarkStart w:id="51" w:name="_Ref174151459"/>
    <w:bookmarkStart w:id="52" w:name="_Ref189809556"/>
    <w:bookmarkStart w:id="53" w:name="_Ref525824664"/>
    <w:bookmarkStart w:id="54" w:name="_Hlk4751152"/>
    <w:p w14:paraId="27014B43" w14:textId="4D333530" w:rsidR="00E732B3" w:rsidRPr="009463C4" w:rsidRDefault="00CF4F41" w:rsidP="00F22BD5">
      <w:pPr>
        <w:pStyle w:val="Reference"/>
        <w:rPr>
          <w:rFonts w:ascii="Times New Roman" w:hAnsi="Times New Roman"/>
        </w:rPr>
      </w:pPr>
      <w:r w:rsidRPr="009463C4">
        <w:rPr>
          <w:rFonts w:ascii="Times New Roman" w:hAnsi="Times New Roman"/>
        </w:rPr>
        <w:fldChar w:fldCharType="begin"/>
      </w:r>
      <w:r w:rsidR="00A61F0C" w:rsidRPr="009463C4">
        <w:rPr>
          <w:rFonts w:ascii="Times New Roman" w:hAnsi="Times New Roman"/>
        </w:rPr>
        <w:instrText>HYPERLINK "http://www.3gpp.org/ftp/TSG_RAN/TSG_RAN/TSGR_95e/Docs/RP-220939.zip"</w:instrText>
      </w:r>
      <w:r w:rsidRPr="009463C4">
        <w:rPr>
          <w:rFonts w:ascii="Times New Roman" w:hAnsi="Times New Roman"/>
        </w:rPr>
        <w:fldChar w:fldCharType="separate"/>
      </w:r>
      <w:r w:rsidRPr="009463C4">
        <w:rPr>
          <w:rStyle w:val="Hyperlink"/>
          <w:rFonts w:ascii="Times New Roman" w:hAnsi="Times New Roman"/>
        </w:rPr>
        <w:t>RP-2</w:t>
      </w:r>
      <w:r w:rsidR="00A61F0C" w:rsidRPr="009463C4">
        <w:rPr>
          <w:rStyle w:val="Hyperlink"/>
          <w:rFonts w:ascii="Times New Roman" w:hAnsi="Times New Roman"/>
        </w:rPr>
        <w:t>20939</w:t>
      </w:r>
      <w:r w:rsidRPr="009463C4">
        <w:rPr>
          <w:rFonts w:ascii="Times New Roman" w:hAnsi="Times New Roman"/>
        </w:rPr>
        <w:fldChar w:fldCharType="end"/>
      </w:r>
      <w:r w:rsidRPr="009463C4">
        <w:rPr>
          <w:rFonts w:ascii="Times New Roman" w:hAnsi="Times New Roman"/>
        </w:rPr>
        <w:t xml:space="preserve">, </w:t>
      </w:r>
      <w:r w:rsidR="004B4854" w:rsidRPr="009463C4">
        <w:rPr>
          <w:rFonts w:ascii="Times New Roman" w:hAnsi="Times New Roman"/>
        </w:rPr>
        <w:t>“</w:t>
      </w:r>
      <w:r w:rsidR="00A61F0C" w:rsidRPr="009463C4">
        <w:rPr>
          <w:rFonts w:ascii="Times New Roman" w:hAnsi="Times New Roman"/>
        </w:rPr>
        <w:t>WID on IoT NTN enhancements</w:t>
      </w:r>
      <w:r w:rsidR="004B4854" w:rsidRPr="009463C4">
        <w:rPr>
          <w:rFonts w:ascii="Times New Roman" w:hAnsi="Times New Roman"/>
        </w:rPr>
        <w:t>”</w:t>
      </w:r>
      <w:r w:rsidRPr="009463C4">
        <w:rPr>
          <w:rFonts w:ascii="Times New Roman" w:hAnsi="Times New Roman"/>
        </w:rPr>
        <w:t>, RAN #</w:t>
      </w:r>
      <w:r w:rsidR="00A61F0C" w:rsidRPr="009463C4">
        <w:rPr>
          <w:rFonts w:ascii="Times New Roman" w:hAnsi="Times New Roman"/>
        </w:rPr>
        <w:t>95</w:t>
      </w:r>
      <w:r w:rsidRPr="009463C4">
        <w:rPr>
          <w:rFonts w:ascii="Times New Roman" w:hAnsi="Times New Roman"/>
        </w:rPr>
        <w:t xml:space="preserve">e, Electronic Meeting, </w:t>
      </w:r>
      <w:r w:rsidR="00A61F0C" w:rsidRPr="009463C4">
        <w:rPr>
          <w:rFonts w:ascii="Times New Roman" w:hAnsi="Times New Roman"/>
        </w:rPr>
        <w:t>March</w:t>
      </w:r>
      <w:r w:rsidRPr="009463C4">
        <w:rPr>
          <w:rFonts w:ascii="Times New Roman" w:hAnsi="Times New Roman"/>
        </w:rPr>
        <w:t xml:space="preserve"> </w:t>
      </w:r>
      <w:r w:rsidR="00A61F0C" w:rsidRPr="009463C4">
        <w:rPr>
          <w:rFonts w:ascii="Times New Roman" w:hAnsi="Times New Roman"/>
        </w:rPr>
        <w:t>17</w:t>
      </w:r>
      <w:r w:rsidRPr="009463C4">
        <w:rPr>
          <w:rFonts w:ascii="Times New Roman" w:hAnsi="Times New Roman"/>
          <w:vertAlign w:val="superscript"/>
        </w:rPr>
        <w:t>th</w:t>
      </w:r>
      <w:r w:rsidR="004B4854" w:rsidRPr="009463C4">
        <w:rPr>
          <w:rFonts w:ascii="Times New Roman" w:hAnsi="Times New Roman"/>
          <w:vertAlign w:val="superscript"/>
        </w:rPr>
        <w:t xml:space="preserve"> </w:t>
      </w:r>
      <w:r w:rsidR="004B4854" w:rsidRPr="009463C4">
        <w:rPr>
          <w:rFonts w:ascii="Times New Roman" w:hAnsi="Times New Roman"/>
        </w:rPr>
        <w:t xml:space="preserve">– </w:t>
      </w:r>
      <w:r w:rsidR="00A61F0C" w:rsidRPr="009463C4">
        <w:rPr>
          <w:rFonts w:ascii="Times New Roman" w:hAnsi="Times New Roman"/>
        </w:rPr>
        <w:t>2</w:t>
      </w:r>
      <w:r w:rsidRPr="009463C4">
        <w:rPr>
          <w:rFonts w:ascii="Times New Roman" w:hAnsi="Times New Roman"/>
        </w:rPr>
        <w:t>3</w:t>
      </w:r>
      <w:r w:rsidRPr="009463C4">
        <w:rPr>
          <w:rFonts w:ascii="Times New Roman" w:hAnsi="Times New Roman"/>
          <w:vertAlign w:val="superscript"/>
        </w:rPr>
        <w:t>rd</w:t>
      </w:r>
      <w:r w:rsidRPr="009463C4">
        <w:rPr>
          <w:rFonts w:ascii="Times New Roman" w:hAnsi="Times New Roman"/>
        </w:rPr>
        <w:t>, 202</w:t>
      </w:r>
      <w:r w:rsidR="00A61F0C" w:rsidRPr="009463C4">
        <w:rPr>
          <w:rFonts w:ascii="Times New Roman" w:hAnsi="Times New Roman"/>
        </w:rPr>
        <w:t>2</w:t>
      </w:r>
      <w:r w:rsidRPr="009463C4">
        <w:rPr>
          <w:rFonts w:ascii="Times New Roman" w:hAnsi="Times New Roman"/>
        </w:rPr>
        <w:t>.</w:t>
      </w:r>
      <w:bookmarkEnd w:id="51"/>
      <w:bookmarkEnd w:id="52"/>
      <w:bookmarkEnd w:id="53"/>
      <w:bookmarkEnd w:id="54"/>
    </w:p>
    <w:p w14:paraId="63201CE6" w14:textId="77777777" w:rsidR="0032672E" w:rsidRPr="009463C4" w:rsidRDefault="0032672E" w:rsidP="0032672E">
      <w:pPr>
        <w:pStyle w:val="Reference"/>
        <w:rPr>
          <w:rFonts w:ascii="Times New Roman" w:hAnsi="Times New Roman"/>
        </w:rPr>
      </w:pPr>
      <w:r w:rsidRPr="009463C4">
        <w:rPr>
          <w:rFonts w:ascii="Times New Roman" w:hAnsi="Times New Roman"/>
        </w:rPr>
        <w:t>Chairman Notes RAN1#109-e 9.12, RAN1 #109e, Electronic Meeting, May 9</w:t>
      </w:r>
      <w:r w:rsidRPr="009463C4">
        <w:rPr>
          <w:rFonts w:ascii="Times New Roman" w:hAnsi="Times New Roman"/>
          <w:vertAlign w:val="superscript"/>
        </w:rPr>
        <w:t xml:space="preserve">th </w:t>
      </w:r>
      <w:r w:rsidRPr="009463C4">
        <w:rPr>
          <w:rFonts w:ascii="Times New Roman" w:hAnsi="Times New Roman"/>
        </w:rPr>
        <w:t>– 20</w:t>
      </w:r>
      <w:r w:rsidRPr="009463C4">
        <w:rPr>
          <w:rFonts w:ascii="Times New Roman" w:hAnsi="Times New Roman"/>
          <w:vertAlign w:val="superscript"/>
        </w:rPr>
        <w:t>th</w:t>
      </w:r>
      <w:r w:rsidRPr="009463C4">
        <w:rPr>
          <w:rFonts w:ascii="Times New Roman" w:hAnsi="Times New Roman"/>
        </w:rPr>
        <w:t>, 2022.</w:t>
      </w:r>
    </w:p>
    <w:p w14:paraId="408C5831" w14:textId="63860588" w:rsidR="0032672E" w:rsidRPr="009463C4" w:rsidRDefault="0032672E" w:rsidP="0032672E">
      <w:pPr>
        <w:pStyle w:val="Reference"/>
        <w:rPr>
          <w:rFonts w:ascii="Times New Roman" w:hAnsi="Times New Roman"/>
        </w:rPr>
      </w:pPr>
      <w:r w:rsidRPr="009463C4">
        <w:rPr>
          <w:rFonts w:ascii="Times New Roman" w:hAnsi="Times New Roman"/>
        </w:rPr>
        <w:t>Chairman Notes RAN1#110 9.12, RAN1 #110, Toulouse, France, August 22nd – 26</w:t>
      </w:r>
      <w:r w:rsidRPr="009463C4">
        <w:rPr>
          <w:rFonts w:ascii="Times New Roman" w:hAnsi="Times New Roman"/>
          <w:vertAlign w:val="superscript"/>
        </w:rPr>
        <w:t>th</w:t>
      </w:r>
      <w:r w:rsidRPr="009463C4">
        <w:rPr>
          <w:rFonts w:ascii="Times New Roman" w:hAnsi="Times New Roman"/>
        </w:rPr>
        <w:t>, 2022.</w:t>
      </w:r>
    </w:p>
    <w:p w14:paraId="7FF3F3AD" w14:textId="4AEAA0DD" w:rsidR="00456358" w:rsidRPr="009463C4" w:rsidRDefault="00456358" w:rsidP="00456358">
      <w:pPr>
        <w:pStyle w:val="Reference"/>
        <w:rPr>
          <w:rFonts w:ascii="Times New Roman" w:hAnsi="Times New Roman"/>
        </w:rPr>
      </w:pPr>
      <w:r w:rsidRPr="009463C4">
        <w:rPr>
          <w:rFonts w:ascii="Times New Roman" w:hAnsi="Times New Roman"/>
        </w:rPr>
        <w:t>Chairman Notes RAN1#110-bis-e 9.13, RAN1 #110-bis-e, Electronic Meeting, August 22</w:t>
      </w:r>
      <w:r w:rsidRPr="009463C4">
        <w:rPr>
          <w:rFonts w:ascii="Times New Roman" w:hAnsi="Times New Roman"/>
          <w:vertAlign w:val="superscript"/>
        </w:rPr>
        <w:t>nd</w:t>
      </w:r>
      <w:r w:rsidRPr="009463C4">
        <w:rPr>
          <w:rFonts w:ascii="Times New Roman" w:hAnsi="Times New Roman"/>
        </w:rPr>
        <w:t xml:space="preserve"> – 26</w:t>
      </w:r>
      <w:r w:rsidRPr="009463C4">
        <w:rPr>
          <w:rFonts w:ascii="Times New Roman" w:hAnsi="Times New Roman"/>
          <w:vertAlign w:val="superscript"/>
        </w:rPr>
        <w:t>th</w:t>
      </w:r>
      <w:r w:rsidRPr="009463C4">
        <w:rPr>
          <w:rFonts w:ascii="Times New Roman" w:hAnsi="Times New Roman"/>
        </w:rPr>
        <w:t>, 2022.</w:t>
      </w:r>
    </w:p>
    <w:p w14:paraId="262A1F05" w14:textId="01C091DF" w:rsidR="002503DB" w:rsidRPr="009463C4" w:rsidRDefault="002503DB" w:rsidP="002503DB">
      <w:pPr>
        <w:pStyle w:val="Reference"/>
        <w:rPr>
          <w:rFonts w:ascii="Times New Roman" w:hAnsi="Times New Roman"/>
        </w:rPr>
      </w:pPr>
      <w:r w:rsidRPr="009463C4">
        <w:rPr>
          <w:rFonts w:ascii="Times New Roman" w:hAnsi="Times New Roman"/>
        </w:rPr>
        <w:t>Chairman Notes RAN1#111 9.13, RAN1 #111, Toulouse, France, November 14</w:t>
      </w:r>
      <w:r w:rsidRPr="009463C4">
        <w:rPr>
          <w:rFonts w:ascii="Times New Roman" w:hAnsi="Times New Roman"/>
          <w:vertAlign w:val="superscript"/>
        </w:rPr>
        <w:t>th</w:t>
      </w:r>
      <w:r w:rsidRPr="009463C4">
        <w:rPr>
          <w:rFonts w:ascii="Times New Roman" w:hAnsi="Times New Roman"/>
        </w:rPr>
        <w:t xml:space="preserve"> – 18</w:t>
      </w:r>
      <w:r w:rsidRPr="009463C4">
        <w:rPr>
          <w:rFonts w:ascii="Times New Roman" w:hAnsi="Times New Roman"/>
          <w:vertAlign w:val="superscript"/>
        </w:rPr>
        <w:t>th</w:t>
      </w:r>
      <w:r w:rsidRPr="009463C4">
        <w:rPr>
          <w:rFonts w:ascii="Times New Roman" w:hAnsi="Times New Roman"/>
        </w:rPr>
        <w:t>, 2022.</w:t>
      </w:r>
    </w:p>
    <w:p w14:paraId="46E9F08A" w14:textId="20AAD757" w:rsidR="000C48EB" w:rsidRPr="009463C4" w:rsidRDefault="00220F10" w:rsidP="00456358">
      <w:pPr>
        <w:pStyle w:val="Reference"/>
        <w:rPr>
          <w:rFonts w:ascii="Times New Roman" w:hAnsi="Times New Roman"/>
        </w:rPr>
      </w:pPr>
      <w:hyperlink r:id="rId11" w:history="1">
        <w:r w:rsidR="000C48EB" w:rsidRPr="009463C4">
          <w:rPr>
            <w:rStyle w:val="Hyperlink"/>
            <w:rFonts w:ascii="Times New Roman" w:hAnsi="Times New Roman"/>
          </w:rPr>
          <w:t>TS 36.213</w:t>
        </w:r>
      </w:hyperlink>
      <w:r w:rsidR="000C48EB" w:rsidRPr="009463C4">
        <w:rPr>
          <w:rFonts w:ascii="Times New Roman" w:hAnsi="Times New Roman"/>
        </w:rPr>
        <w:t>, “Evolved Universal Terrestrial Radio Access (E-UTRA); Physical layer procedures,” version 17.3.0.</w:t>
      </w:r>
    </w:p>
    <w:p w14:paraId="5513E33F" w14:textId="3CEF2729" w:rsidR="002503DB" w:rsidRPr="009463C4" w:rsidRDefault="00220F10" w:rsidP="00456358">
      <w:pPr>
        <w:pStyle w:val="Reference"/>
        <w:rPr>
          <w:rFonts w:ascii="Times New Roman" w:hAnsi="Times New Roman"/>
        </w:rPr>
      </w:pPr>
      <w:hyperlink r:id="rId12" w:history="1">
        <w:r w:rsidR="002503DB" w:rsidRPr="009463C4">
          <w:rPr>
            <w:rStyle w:val="Hyperlink"/>
            <w:rFonts w:ascii="Times New Roman" w:hAnsi="Times New Roman"/>
          </w:rPr>
          <w:t>TS 36.212</w:t>
        </w:r>
      </w:hyperlink>
      <w:r w:rsidR="002503DB" w:rsidRPr="009463C4">
        <w:rPr>
          <w:rFonts w:ascii="Times New Roman" w:hAnsi="Times New Roman"/>
        </w:rPr>
        <w:t>, “Evolved Universal Terrestrial Radio Access (E-UTRA</w:t>
      </w:r>
      <w:proofErr w:type="gramStart"/>
      <w:r w:rsidR="002503DB" w:rsidRPr="009463C4">
        <w:rPr>
          <w:rFonts w:ascii="Times New Roman" w:hAnsi="Times New Roman"/>
        </w:rPr>
        <w:t>);</w:t>
      </w:r>
      <w:proofErr w:type="gramEnd"/>
      <w:r w:rsidR="002503DB" w:rsidRPr="009463C4">
        <w:rPr>
          <w:rFonts w:ascii="Times New Roman" w:hAnsi="Times New Roman"/>
        </w:rPr>
        <w:t xml:space="preserve"> Multiplexing and channel coding,”</w:t>
      </w:r>
      <w:r w:rsidR="00135872">
        <w:rPr>
          <w:rFonts w:ascii="Times New Roman" w:hAnsi="Times New Roman"/>
        </w:rPr>
        <w:t xml:space="preserve"> </w:t>
      </w:r>
      <w:r w:rsidR="002503DB" w:rsidRPr="009463C4">
        <w:rPr>
          <w:rFonts w:ascii="Times New Roman" w:hAnsi="Times New Roman"/>
        </w:rPr>
        <w:t xml:space="preserve">version 17.1.0. </w:t>
      </w:r>
    </w:p>
    <w:p w14:paraId="786DF507" w14:textId="1F258866" w:rsidR="003D2B99" w:rsidRPr="009463C4" w:rsidRDefault="00220F10" w:rsidP="00955D63">
      <w:pPr>
        <w:pStyle w:val="Reference"/>
        <w:rPr>
          <w:rStyle w:val="IvDbodytextChar"/>
          <w:rFonts w:ascii="Times New Roman" w:hAnsi="Times New Roman" w:cs="Times New Roman"/>
          <w:spacing w:val="0"/>
        </w:rPr>
      </w:pPr>
      <w:hyperlink r:id="rId13" w:history="1">
        <w:r w:rsidR="000C48EB" w:rsidRPr="009463C4">
          <w:rPr>
            <w:rStyle w:val="Hyperlink"/>
            <w:rFonts w:ascii="Times New Roman" w:hAnsi="Times New Roman"/>
          </w:rPr>
          <w:t>R1-2210330</w:t>
        </w:r>
      </w:hyperlink>
      <w:r w:rsidR="00703CA9" w:rsidRPr="009463C4">
        <w:rPr>
          <w:rFonts w:ascii="Times New Roman" w:hAnsi="Times New Roman"/>
        </w:rPr>
        <w:t>, “</w:t>
      </w:r>
      <w:r w:rsidR="000C48EB" w:rsidRPr="009463C4">
        <w:rPr>
          <w:rFonts w:ascii="Times New Roman" w:hAnsi="Times New Roman"/>
        </w:rPr>
        <w:t>FLS#2 on disabling of HARQ feedback for IoT NTN</w:t>
      </w:r>
      <w:r w:rsidR="00703CA9" w:rsidRPr="009463C4">
        <w:rPr>
          <w:rFonts w:ascii="Times New Roman" w:hAnsi="Times New Roman"/>
        </w:rPr>
        <w:t xml:space="preserve">,” Moderator (Lenovo), </w:t>
      </w:r>
      <w:r w:rsidR="000C48EB" w:rsidRPr="009463C4">
        <w:rPr>
          <w:rFonts w:ascii="Times New Roman" w:hAnsi="Times New Roman"/>
        </w:rPr>
        <w:t>RAN1 #110-bis-e, Electronic Meeting, August 22</w:t>
      </w:r>
      <w:r w:rsidR="000C48EB" w:rsidRPr="009463C4">
        <w:rPr>
          <w:rFonts w:ascii="Times New Roman" w:hAnsi="Times New Roman"/>
          <w:vertAlign w:val="superscript"/>
        </w:rPr>
        <w:t>nd</w:t>
      </w:r>
      <w:r w:rsidR="000C48EB" w:rsidRPr="009463C4">
        <w:rPr>
          <w:rFonts w:ascii="Times New Roman" w:hAnsi="Times New Roman"/>
        </w:rPr>
        <w:t xml:space="preserve"> – 26</w:t>
      </w:r>
      <w:r w:rsidR="000C48EB" w:rsidRPr="009463C4">
        <w:rPr>
          <w:rFonts w:ascii="Times New Roman" w:hAnsi="Times New Roman"/>
          <w:vertAlign w:val="superscript"/>
        </w:rPr>
        <w:t>th</w:t>
      </w:r>
      <w:r w:rsidR="000C48EB" w:rsidRPr="009463C4">
        <w:rPr>
          <w:rFonts w:ascii="Times New Roman" w:hAnsi="Times New Roman"/>
        </w:rPr>
        <w:t>, 2022.</w:t>
      </w:r>
      <w:bookmarkStart w:id="55" w:name="_6_Annex_1:"/>
      <w:bookmarkEnd w:id="55"/>
    </w:p>
    <w:p w14:paraId="0C53B738" w14:textId="01348105" w:rsidR="009463C4" w:rsidRDefault="009463C4" w:rsidP="00F10DB6">
      <w:pPr>
        <w:pStyle w:val="Heading1"/>
        <w:ind w:left="1695" w:hanging="1695"/>
      </w:pPr>
      <w:r>
        <w:lastRenderedPageBreak/>
        <w:t>Annex 1</w:t>
      </w:r>
      <w:r>
        <w:tab/>
      </w:r>
      <w:r w:rsidR="00F10DB6">
        <w:t>P</w:t>
      </w:r>
      <w:r w:rsidR="00F10DB6" w:rsidRPr="00F10DB6">
        <w:t xml:space="preserve">ayload sizes </w:t>
      </w:r>
      <w:r w:rsidR="00F10DB6">
        <w:t xml:space="preserve">comparison </w:t>
      </w:r>
      <w:r w:rsidR="00F10DB6" w:rsidRPr="00F10DB6">
        <w:t>of DCI Format 6-0B and DCI Format 6-1B</w:t>
      </w:r>
      <w:r>
        <w:t xml:space="preserve"> </w:t>
      </w:r>
    </w:p>
    <w:p w14:paraId="51B3BA34" w14:textId="77777777" w:rsidR="009463C4" w:rsidRDefault="009463C4" w:rsidP="009463C4">
      <w:pPr>
        <w:pStyle w:val="Reference"/>
        <w:numPr>
          <w:ilvl w:val="0"/>
          <w:numId w:val="0"/>
        </w:numPr>
        <w:rPr>
          <w:rFonts w:ascii="Times New Roman" w:hAnsi="Times New Roman"/>
        </w:rPr>
      </w:pPr>
      <w:r w:rsidRPr="009463C4">
        <w:rPr>
          <w:rFonts w:ascii="Times New Roman" w:hAnsi="Times New Roman"/>
        </w:rPr>
        <w:t>For the feature under discussion (i.e., disabling HARQ feedback), depending on the legacy functionalities/features it will support (i.e., legacy fields and procedures on which it relies), the payload size of DCI Format 6-1B may remain smaller than DCI Format 6-0B (i.e., its UL counterpart). Thus, 1-bit among the zeros that are appended to equal the payload sizes can be used to introduce a brand-new field (1-bit) for the “DCI-based overriding mechanism”</w:t>
      </w:r>
      <w:r>
        <w:rPr>
          <w:rFonts w:ascii="Times New Roman" w:hAnsi="Times New Roman"/>
        </w:rPr>
        <w:t xml:space="preserve">. </w:t>
      </w:r>
    </w:p>
    <w:p w14:paraId="337095D9" w14:textId="473FE196" w:rsidR="007064A5" w:rsidRDefault="009463C4" w:rsidP="009463C4">
      <w:pPr>
        <w:pStyle w:val="Reference"/>
        <w:numPr>
          <w:ilvl w:val="0"/>
          <w:numId w:val="0"/>
        </w:numPr>
        <w:rPr>
          <w:rFonts w:ascii="Times New Roman" w:hAnsi="Times New Roman"/>
        </w:rPr>
      </w:pPr>
      <w:r w:rsidRPr="009463C4">
        <w:rPr>
          <w:rFonts w:ascii="Times New Roman" w:hAnsi="Times New Roman"/>
        </w:rPr>
        <w:t xml:space="preserve">In Table </w:t>
      </w:r>
      <w:r>
        <w:rPr>
          <w:rFonts w:ascii="Times New Roman" w:hAnsi="Times New Roman"/>
        </w:rPr>
        <w:t>A</w:t>
      </w:r>
      <w:r w:rsidRPr="009463C4">
        <w:rPr>
          <w:rFonts w:ascii="Times New Roman" w:hAnsi="Times New Roman"/>
        </w:rPr>
        <w:t xml:space="preserve">-1 and Table </w:t>
      </w:r>
      <w:r>
        <w:rPr>
          <w:rFonts w:ascii="Times New Roman" w:hAnsi="Times New Roman"/>
        </w:rPr>
        <w:t>A</w:t>
      </w:r>
      <w:r w:rsidRPr="009463C4">
        <w:rPr>
          <w:rFonts w:ascii="Times New Roman" w:hAnsi="Times New Roman"/>
        </w:rPr>
        <w:t>-2 we provide a high-level comparative overview of the payload sizes of DCI Format 6-0B and DCI Format 6-1B depending on the features to be supported along with the disabling HARQ feedback for LTE-MTC over NTN.</w:t>
      </w:r>
    </w:p>
    <w:p w14:paraId="78BE0304" w14:textId="2C86B441" w:rsidR="006E1461" w:rsidRDefault="006E1461" w:rsidP="009463C4">
      <w:pPr>
        <w:pStyle w:val="Reference"/>
        <w:numPr>
          <w:ilvl w:val="0"/>
          <w:numId w:val="0"/>
        </w:numPr>
        <w:rPr>
          <w:rFonts w:ascii="Times New Roman" w:hAnsi="Times New Roman"/>
        </w:rPr>
      </w:pPr>
    </w:p>
    <w:p w14:paraId="46BDE892" w14:textId="77777777" w:rsidR="006E1461" w:rsidRDefault="006E1461" w:rsidP="009463C4">
      <w:pPr>
        <w:pStyle w:val="Reference"/>
        <w:numPr>
          <w:ilvl w:val="0"/>
          <w:numId w:val="0"/>
        </w:numPr>
        <w:rPr>
          <w:rFonts w:ascii="Times New Roman" w:hAnsi="Times New Roman"/>
        </w:rPr>
      </w:pPr>
    </w:p>
    <w:p w14:paraId="77D8D493" w14:textId="05E4E71E" w:rsidR="009463C4" w:rsidRPr="00F21B19" w:rsidRDefault="009463C4" w:rsidP="00F10DB6">
      <w:pPr>
        <w:keepLines/>
        <w:tabs>
          <w:tab w:val="left" w:pos="7768"/>
          <w:tab w:val="left" w:pos="9072"/>
          <w:tab w:val="left" w:pos="9639"/>
        </w:tabs>
        <w:spacing w:after="0"/>
        <w:jc w:val="center"/>
        <w:rPr>
          <w:rFonts w:ascii="Arial" w:hAnsi="Arial"/>
          <w:spacing w:val="2"/>
          <w:sz w:val="16"/>
          <w:szCs w:val="16"/>
        </w:rPr>
      </w:pPr>
      <w:r w:rsidRPr="00F21B19">
        <w:rPr>
          <w:rFonts w:ascii="Arial" w:hAnsi="Arial"/>
          <w:spacing w:val="2"/>
          <w:sz w:val="16"/>
          <w:szCs w:val="16"/>
        </w:rPr>
        <w:t xml:space="preserve">Table </w:t>
      </w:r>
      <w:r>
        <w:rPr>
          <w:rFonts w:ascii="Arial" w:hAnsi="Arial"/>
          <w:spacing w:val="2"/>
          <w:sz w:val="16"/>
          <w:szCs w:val="16"/>
        </w:rPr>
        <w:t>A</w:t>
      </w:r>
      <w:r w:rsidRPr="00F21B19">
        <w:rPr>
          <w:rFonts w:ascii="Arial" w:hAnsi="Arial"/>
          <w:spacing w:val="2"/>
          <w:sz w:val="16"/>
          <w:szCs w:val="16"/>
        </w:rPr>
        <w:t>-1: Payload sizes of DCI Format 6-0B depending on the features to be supported along with the disabling HARQ feedback for LTE-MTC over NTN</w:t>
      </w:r>
    </w:p>
    <w:tbl>
      <w:tblPr>
        <w:tblW w:w="0" w:type="auto"/>
        <w:jc w:val="center"/>
        <w:tblLayout w:type="fixed"/>
        <w:tblCellMar>
          <w:left w:w="0" w:type="dxa"/>
          <w:right w:w="0" w:type="dxa"/>
        </w:tblCellMar>
        <w:tblLook w:val="04A0" w:firstRow="1" w:lastRow="0" w:firstColumn="1" w:lastColumn="0" w:noHBand="0" w:noVBand="1"/>
      </w:tblPr>
      <w:tblGrid>
        <w:gridCol w:w="817"/>
        <w:gridCol w:w="1985"/>
        <w:gridCol w:w="1701"/>
        <w:gridCol w:w="1984"/>
        <w:gridCol w:w="2115"/>
      </w:tblGrid>
      <w:tr w:rsidR="009463C4" w:rsidRPr="00F21B19" w14:paraId="029EB729" w14:textId="77777777" w:rsidTr="009463C4">
        <w:trPr>
          <w:jc w:val="center"/>
        </w:trPr>
        <w:tc>
          <w:tcPr>
            <w:tcW w:w="8602"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004A3"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DCI Format 6-0B (Uplink)</w:t>
            </w:r>
          </w:p>
        </w:tc>
      </w:tr>
      <w:tr w:rsidR="009463C4" w:rsidRPr="00F21B19" w14:paraId="2FE1D2D5"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E5607C" w14:textId="77777777" w:rsidR="009463C4" w:rsidRPr="00F21B19" w:rsidRDefault="009463C4" w:rsidP="0018569B">
            <w:pPr>
              <w:spacing w:after="0"/>
              <w:rPr>
                <w:rFonts w:ascii="Calibri" w:eastAsia="Calibri" w:hAnsi="Calibri" w:cs="Calibri"/>
                <w:sz w:val="12"/>
                <w:szCs w:val="12"/>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3B33E8F"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Basic</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E739F56"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Sub-PRB</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4B4603E" w14:textId="77777777" w:rsidR="009463C4" w:rsidRPr="00E81405"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PUR</w:t>
            </w:r>
            <w:r>
              <w:rPr>
                <w:rFonts w:ascii="Calibri" w:eastAsia="Calibri" w:hAnsi="Calibri" w:cs="Calibri"/>
                <w:sz w:val="12"/>
                <w:szCs w:val="12"/>
              </w:rPr>
              <w:t xml:space="preserve"> + sub-PRB</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16DCCE44" w14:textId="77777777" w:rsidR="009463C4" w:rsidRPr="00257A7C"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Multi-TB</w:t>
            </w:r>
            <w:r>
              <w:rPr>
                <w:rFonts w:ascii="Calibri" w:eastAsia="Calibri" w:hAnsi="Calibri" w:cs="Calibri"/>
                <w:sz w:val="12"/>
                <w:szCs w:val="12"/>
              </w:rPr>
              <w:t xml:space="preserve"> &amp; sub-PRB</w:t>
            </w:r>
          </w:p>
        </w:tc>
      </w:tr>
      <w:tr w:rsidR="009463C4" w:rsidRPr="00F21B19" w14:paraId="4FB4898E"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61FDD7"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Flag for format</w:t>
            </w:r>
            <w:r w:rsidRPr="00F21B19">
              <w:rPr>
                <w:rFonts w:ascii="Calibri" w:eastAsia="Calibri" w:hAnsi="Calibri" w:cs="Calibri"/>
                <w:sz w:val="12"/>
                <w:szCs w:val="12"/>
                <w:lang w:eastAsia="zh-CN"/>
              </w:rPr>
              <w:t xml:space="preserve"> 6-</w:t>
            </w:r>
            <w:r w:rsidRPr="00F21B19">
              <w:rPr>
                <w:rFonts w:ascii="Calibri" w:eastAsia="Calibri" w:hAnsi="Calibri" w:cs="Calibri"/>
                <w:sz w:val="12"/>
                <w:szCs w:val="12"/>
              </w:rPr>
              <w:t>0</w:t>
            </w:r>
            <w:r w:rsidRPr="00F21B19">
              <w:rPr>
                <w:rFonts w:ascii="Calibri" w:eastAsia="Calibri" w:hAnsi="Calibri" w:cs="Calibri"/>
                <w:sz w:val="12"/>
                <w:szCs w:val="12"/>
                <w:lang w:eastAsia="zh-CN"/>
              </w:rPr>
              <w:t>B</w:t>
            </w:r>
            <w:r w:rsidRPr="00F21B19">
              <w:rPr>
                <w:rFonts w:ascii="Calibri" w:eastAsia="Calibri" w:hAnsi="Calibri" w:cs="Calibri"/>
                <w:sz w:val="12"/>
                <w:szCs w:val="12"/>
              </w:rPr>
              <w:t>/format</w:t>
            </w:r>
            <w:r w:rsidRPr="00F21B19">
              <w:rPr>
                <w:rFonts w:ascii="Calibri" w:eastAsia="Calibri" w:hAnsi="Calibri" w:cs="Calibri"/>
                <w:sz w:val="12"/>
                <w:szCs w:val="12"/>
                <w:lang w:eastAsia="zh-CN"/>
              </w:rPr>
              <w:t xml:space="preserve"> 6-</w:t>
            </w:r>
            <w:r w:rsidRPr="00F21B19">
              <w:rPr>
                <w:rFonts w:ascii="Calibri" w:eastAsia="Calibri" w:hAnsi="Calibri" w:cs="Calibri"/>
                <w:sz w:val="12"/>
                <w:szCs w:val="12"/>
              </w:rPr>
              <w:t>1</w:t>
            </w:r>
            <w:r w:rsidRPr="00F21B19">
              <w:rPr>
                <w:rFonts w:ascii="Calibri" w:eastAsia="Calibri" w:hAnsi="Calibri" w:cs="Calibri"/>
                <w:sz w:val="12"/>
                <w:szCs w:val="12"/>
                <w:lang w:eastAsia="zh-CN"/>
              </w:rPr>
              <w:t>B</w:t>
            </w:r>
            <w:r w:rsidRPr="00F21B19">
              <w:rPr>
                <w:rFonts w:ascii="Calibri" w:eastAsia="Calibri" w:hAnsi="Calibri" w:cs="Calibri"/>
                <w:sz w:val="12"/>
                <w:szCs w:val="12"/>
              </w:rPr>
              <w:t xml:space="preserve"> differentiation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B53C706"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806E13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AFA98A7"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3ABF15CF"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r>
      <w:tr w:rsidR="009463C4" w:rsidRPr="00F21B19" w14:paraId="73088D75"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DE0E1"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Flag for sub-PRB resource allocation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B78FED8"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BD5558D"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23FB4BA" w14:textId="77777777" w:rsidR="009463C4" w:rsidRPr="00F21B19" w:rsidRDefault="009463C4" w:rsidP="0018569B">
            <w:pPr>
              <w:spacing w:after="0"/>
              <w:jc w:val="center"/>
              <w:rPr>
                <w:rFonts w:ascii="Calibri" w:eastAsia="Calibri" w:hAnsi="Calibri" w:cs="Calibri"/>
                <w:sz w:val="12"/>
                <w:szCs w:val="12"/>
              </w:rPr>
            </w:pPr>
            <w:r w:rsidRPr="514EA3C7">
              <w:rPr>
                <w:rFonts w:ascii="Calibri" w:eastAsia="Calibri" w:hAnsi="Calibri" w:cs="Calibri"/>
                <w:sz w:val="12"/>
                <w:szCs w:val="12"/>
              </w:rPr>
              <w:t>1-bit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31050762"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p w14:paraId="28F8FCD7" w14:textId="77777777" w:rsidR="009463C4" w:rsidRPr="00F21B19" w:rsidRDefault="009463C4" w:rsidP="0018569B">
            <w:pPr>
              <w:spacing w:after="0"/>
              <w:rPr>
                <w:rFonts w:ascii="Calibri" w:eastAsia="Calibri" w:hAnsi="Calibri" w:cs="Calibri"/>
                <w:sz w:val="12"/>
                <w:szCs w:val="12"/>
              </w:rPr>
            </w:pPr>
          </w:p>
        </w:tc>
      </w:tr>
      <w:tr w:rsidR="009463C4" w:rsidRPr="00F21B19" w14:paraId="1625AD24"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7BB0A"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Modulation and coding scheme</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13F3A16"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4-bits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1A43477"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3-bits</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37D5DE0"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4-bits</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B870708"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72246534"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6FF72D" w14:textId="77777777" w:rsidR="009463C4" w:rsidRPr="00F21B19" w:rsidRDefault="009463C4" w:rsidP="0018569B">
            <w:pPr>
              <w:spacing w:after="0"/>
              <w:rPr>
                <w:rFonts w:ascii="Calibri" w:eastAsia="Calibri" w:hAnsi="Calibri" w:cs="Calibri"/>
                <w:color w:val="AFABAB"/>
                <w:sz w:val="12"/>
                <w:szCs w:val="12"/>
              </w:rPr>
            </w:pPr>
            <w:r w:rsidRPr="00F21B19">
              <w:rPr>
                <w:rFonts w:ascii="Calibri" w:eastAsia="Calibri" w:hAnsi="Calibri" w:cs="Calibri"/>
                <w:color w:val="AFABAB"/>
                <w:sz w:val="12"/>
                <w:szCs w:val="12"/>
              </w:rPr>
              <w:t xml:space="preserve">Resource block assignment </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86A3C8E" w14:textId="77777777" w:rsidR="009463C4" w:rsidRPr="00F21B19" w:rsidRDefault="009463C4" w:rsidP="0018569B">
            <w:pPr>
              <w:spacing w:after="0"/>
              <w:jc w:val="center"/>
              <w:rPr>
                <w:rFonts w:ascii="Calibri" w:eastAsia="Calibri" w:hAnsi="Calibri" w:cs="Calibri"/>
                <w:color w:val="AFABAB"/>
                <w:sz w:val="12"/>
                <w:szCs w:val="12"/>
              </w:rPr>
            </w:pPr>
          </w:p>
          <w:tbl>
            <w:tblPr>
              <w:tblStyle w:val="TableGrid20"/>
              <w:tblW w:w="0" w:type="auto"/>
              <w:tblLayout w:type="fixed"/>
              <w:tblLook w:val="04A0" w:firstRow="1" w:lastRow="0" w:firstColumn="1" w:lastColumn="0" w:noHBand="0" w:noVBand="1"/>
            </w:tblPr>
            <w:tblGrid>
              <w:gridCol w:w="713"/>
              <w:gridCol w:w="396"/>
            </w:tblGrid>
            <w:tr w:rsidR="009463C4" w:rsidRPr="00F21B19" w14:paraId="5DC7BE4D" w14:textId="77777777" w:rsidTr="0018569B">
              <w:tc>
                <w:tcPr>
                  <w:tcW w:w="713" w:type="dxa"/>
                </w:tcPr>
                <w:p w14:paraId="4EA2112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396" w:type="dxa"/>
                </w:tcPr>
                <w:p w14:paraId="3A79629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0741794A" w14:textId="77777777" w:rsidTr="0018569B">
              <w:tc>
                <w:tcPr>
                  <w:tcW w:w="713" w:type="dxa"/>
                </w:tcPr>
                <w:p w14:paraId="52DC777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96" w:type="dxa"/>
                </w:tcPr>
                <w:p w14:paraId="6EDF4AB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1378A595" w14:textId="77777777" w:rsidTr="0018569B">
              <w:tc>
                <w:tcPr>
                  <w:tcW w:w="713" w:type="dxa"/>
                </w:tcPr>
                <w:p w14:paraId="75D6D1A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96" w:type="dxa"/>
                </w:tcPr>
                <w:p w14:paraId="4D355E8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1E4B12C2" w14:textId="77777777" w:rsidTr="0018569B">
              <w:tc>
                <w:tcPr>
                  <w:tcW w:w="713" w:type="dxa"/>
                </w:tcPr>
                <w:p w14:paraId="1675099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96" w:type="dxa"/>
                </w:tcPr>
                <w:p w14:paraId="22FEA6A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153F4444" w14:textId="77777777" w:rsidTr="0018569B">
              <w:tc>
                <w:tcPr>
                  <w:tcW w:w="713" w:type="dxa"/>
                </w:tcPr>
                <w:p w14:paraId="411B4CA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96" w:type="dxa"/>
                </w:tcPr>
                <w:p w14:paraId="4F589B0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0CA0AA04" w14:textId="77777777" w:rsidTr="0018569B">
              <w:tc>
                <w:tcPr>
                  <w:tcW w:w="713" w:type="dxa"/>
                </w:tcPr>
                <w:p w14:paraId="372AA27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96" w:type="dxa"/>
                </w:tcPr>
                <w:p w14:paraId="79A6BCA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7017418D" w14:textId="77777777" w:rsidTr="0018569B">
              <w:tc>
                <w:tcPr>
                  <w:tcW w:w="713" w:type="dxa"/>
                </w:tcPr>
                <w:p w14:paraId="0AA7106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96" w:type="dxa"/>
                </w:tcPr>
                <w:p w14:paraId="462E0F8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473ABA4E" w14:textId="77777777" w:rsidR="009463C4" w:rsidRPr="00F21B19" w:rsidRDefault="009463C4" w:rsidP="0018569B">
            <w:pPr>
              <w:spacing w:after="0"/>
              <w:jc w:val="center"/>
              <w:rPr>
                <w:rFonts w:ascii="Calibri" w:eastAsia="Calibri" w:hAnsi="Calibri" w:cs="Calibri"/>
                <w:color w:val="AFABAB"/>
                <w:sz w:val="12"/>
                <w:szCs w:val="12"/>
              </w:rPr>
            </w:pPr>
          </w:p>
          <w:p w14:paraId="330A1462" w14:textId="77777777" w:rsidR="009463C4" w:rsidRPr="00F21B19" w:rsidRDefault="009463C4" w:rsidP="0018569B">
            <w:pPr>
              <w:spacing w:after="0"/>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BCC979" w14:textId="77777777" w:rsidR="009463C4" w:rsidRPr="00F21B19" w:rsidRDefault="009463C4" w:rsidP="0018569B">
            <w:pPr>
              <w:spacing w:after="0"/>
              <w:jc w:val="center"/>
              <w:rPr>
                <w:rFonts w:ascii="Calibri" w:eastAsia="Calibri" w:hAnsi="Calibri" w:cs="Calibri"/>
                <w:color w:val="AFABAB"/>
                <w:sz w:val="12"/>
                <w:szCs w:val="12"/>
              </w:rPr>
            </w:pPr>
          </w:p>
          <w:tbl>
            <w:tblPr>
              <w:tblStyle w:val="TableGrid20"/>
              <w:tblW w:w="0" w:type="auto"/>
              <w:tblLayout w:type="fixed"/>
              <w:tblLook w:val="04A0" w:firstRow="1" w:lastRow="0" w:firstColumn="1" w:lastColumn="0" w:noHBand="0" w:noVBand="1"/>
            </w:tblPr>
            <w:tblGrid>
              <w:gridCol w:w="713"/>
              <w:gridCol w:w="396"/>
            </w:tblGrid>
            <w:tr w:rsidR="009463C4" w:rsidRPr="00F21B19" w14:paraId="7FB3EC0F" w14:textId="77777777" w:rsidTr="0018569B">
              <w:tc>
                <w:tcPr>
                  <w:tcW w:w="713" w:type="dxa"/>
                </w:tcPr>
                <w:p w14:paraId="7989E09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396" w:type="dxa"/>
                </w:tcPr>
                <w:p w14:paraId="39795B6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759DDFD5" w14:textId="77777777" w:rsidTr="0018569B">
              <w:tc>
                <w:tcPr>
                  <w:tcW w:w="713" w:type="dxa"/>
                </w:tcPr>
                <w:p w14:paraId="3473E86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96" w:type="dxa"/>
                </w:tcPr>
                <w:p w14:paraId="5DA748B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6AA7F643" w14:textId="77777777" w:rsidTr="0018569B">
              <w:tc>
                <w:tcPr>
                  <w:tcW w:w="713" w:type="dxa"/>
                </w:tcPr>
                <w:p w14:paraId="44A0ED8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96" w:type="dxa"/>
                </w:tcPr>
                <w:p w14:paraId="6CC55DA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24DD6FA0" w14:textId="77777777" w:rsidTr="0018569B">
              <w:tc>
                <w:tcPr>
                  <w:tcW w:w="713" w:type="dxa"/>
                </w:tcPr>
                <w:p w14:paraId="489F539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96" w:type="dxa"/>
                </w:tcPr>
                <w:p w14:paraId="2355926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5356A3E2" w14:textId="77777777" w:rsidTr="0018569B">
              <w:tc>
                <w:tcPr>
                  <w:tcW w:w="713" w:type="dxa"/>
                </w:tcPr>
                <w:p w14:paraId="5E10258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96" w:type="dxa"/>
                </w:tcPr>
                <w:p w14:paraId="2C7D05D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22387474" w14:textId="77777777" w:rsidTr="0018569B">
              <w:tc>
                <w:tcPr>
                  <w:tcW w:w="713" w:type="dxa"/>
                </w:tcPr>
                <w:p w14:paraId="3DDA029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96" w:type="dxa"/>
                </w:tcPr>
                <w:p w14:paraId="6FA1835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4B5409A5" w14:textId="77777777" w:rsidTr="0018569B">
              <w:tc>
                <w:tcPr>
                  <w:tcW w:w="713" w:type="dxa"/>
                </w:tcPr>
                <w:p w14:paraId="6AD8438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96" w:type="dxa"/>
                </w:tcPr>
                <w:p w14:paraId="05A2A30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7202E631" w14:textId="77777777" w:rsidR="009463C4" w:rsidRPr="00F21B19" w:rsidRDefault="009463C4" w:rsidP="0018569B">
            <w:pPr>
              <w:spacing w:after="0"/>
              <w:jc w:val="center"/>
              <w:rPr>
                <w:rFonts w:ascii="Calibri" w:eastAsia="Calibri" w:hAnsi="Calibri" w:cs="Calibri"/>
                <w:color w:val="AFABAB"/>
                <w:sz w:val="12"/>
                <w:szCs w:val="12"/>
              </w:rPr>
            </w:pPr>
          </w:p>
          <w:p w14:paraId="7445CB2D" w14:textId="77777777" w:rsidR="009463C4" w:rsidRPr="00F21B19" w:rsidRDefault="009463C4" w:rsidP="0018569B">
            <w:pPr>
              <w:spacing w:after="0"/>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4907469" w14:textId="77777777" w:rsidR="009463C4" w:rsidRPr="00F21B19" w:rsidRDefault="009463C4" w:rsidP="0018569B">
            <w:pPr>
              <w:spacing w:after="0"/>
              <w:jc w:val="center"/>
              <w:rPr>
                <w:rFonts w:ascii="Calibri" w:eastAsia="Calibri" w:hAnsi="Calibri" w:cs="Calibri"/>
                <w:color w:val="AFABAB"/>
                <w:sz w:val="12"/>
                <w:szCs w:val="12"/>
              </w:rPr>
            </w:pPr>
          </w:p>
          <w:tbl>
            <w:tblPr>
              <w:tblStyle w:val="TableGrid20"/>
              <w:tblW w:w="0" w:type="auto"/>
              <w:tblLayout w:type="fixed"/>
              <w:tblLook w:val="04A0" w:firstRow="1" w:lastRow="0" w:firstColumn="1" w:lastColumn="0" w:noHBand="0" w:noVBand="1"/>
            </w:tblPr>
            <w:tblGrid>
              <w:gridCol w:w="713"/>
              <w:gridCol w:w="396"/>
            </w:tblGrid>
            <w:tr w:rsidR="009463C4" w:rsidRPr="00F21B19" w14:paraId="32350882" w14:textId="77777777" w:rsidTr="0018569B">
              <w:tc>
                <w:tcPr>
                  <w:tcW w:w="713" w:type="dxa"/>
                </w:tcPr>
                <w:p w14:paraId="24CEABC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396" w:type="dxa"/>
                </w:tcPr>
                <w:p w14:paraId="279FA2C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6AB58B13" w14:textId="77777777" w:rsidTr="0018569B">
              <w:tc>
                <w:tcPr>
                  <w:tcW w:w="713" w:type="dxa"/>
                </w:tcPr>
                <w:p w14:paraId="379436F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96" w:type="dxa"/>
                </w:tcPr>
                <w:p w14:paraId="4C0EB15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18A3CE53" w14:textId="77777777" w:rsidTr="0018569B">
              <w:tc>
                <w:tcPr>
                  <w:tcW w:w="713" w:type="dxa"/>
                </w:tcPr>
                <w:p w14:paraId="51A5548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96" w:type="dxa"/>
                </w:tcPr>
                <w:p w14:paraId="4EA7DBB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0A4FCE7F" w14:textId="77777777" w:rsidTr="0018569B">
              <w:tc>
                <w:tcPr>
                  <w:tcW w:w="713" w:type="dxa"/>
                </w:tcPr>
                <w:p w14:paraId="5F2F026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96" w:type="dxa"/>
                </w:tcPr>
                <w:p w14:paraId="297BB80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1E55DF1D" w14:textId="77777777" w:rsidTr="0018569B">
              <w:tc>
                <w:tcPr>
                  <w:tcW w:w="713" w:type="dxa"/>
                </w:tcPr>
                <w:p w14:paraId="32B18B7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96" w:type="dxa"/>
                </w:tcPr>
                <w:p w14:paraId="6040504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57A3A106" w14:textId="77777777" w:rsidTr="0018569B">
              <w:tc>
                <w:tcPr>
                  <w:tcW w:w="713" w:type="dxa"/>
                </w:tcPr>
                <w:p w14:paraId="5F5D0B0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96" w:type="dxa"/>
                </w:tcPr>
                <w:p w14:paraId="0F7D5E9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776734BD" w14:textId="77777777" w:rsidTr="0018569B">
              <w:tc>
                <w:tcPr>
                  <w:tcW w:w="713" w:type="dxa"/>
                </w:tcPr>
                <w:p w14:paraId="3B6543E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96" w:type="dxa"/>
                </w:tcPr>
                <w:p w14:paraId="36EB2E9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4D5F275A" w14:textId="77777777" w:rsidR="009463C4" w:rsidRPr="00F21B19" w:rsidRDefault="009463C4" w:rsidP="0018569B">
            <w:pPr>
              <w:spacing w:after="0"/>
              <w:jc w:val="center"/>
              <w:rPr>
                <w:rFonts w:ascii="Calibri" w:eastAsia="Calibri" w:hAnsi="Calibri" w:cs="Calibri"/>
                <w:color w:val="AFABAB"/>
                <w:sz w:val="12"/>
                <w:szCs w:val="12"/>
              </w:rPr>
            </w:pPr>
          </w:p>
          <w:p w14:paraId="567588BA" w14:textId="77777777" w:rsidR="009463C4" w:rsidRPr="00F21B19" w:rsidRDefault="009463C4" w:rsidP="0018569B">
            <w:pPr>
              <w:spacing w:after="0"/>
              <w:jc w:val="center"/>
              <w:rPr>
                <w:rFonts w:ascii="Calibri" w:eastAsia="Calibri" w:hAnsi="Calibri" w:cs="Calibri"/>
                <w:color w:val="AFABAB"/>
                <w:sz w:val="12"/>
                <w:szCs w:val="12"/>
              </w:rPr>
            </w:pPr>
            <w:r w:rsidRPr="00F21B19">
              <w:rPr>
                <w:rFonts w:ascii="Calibri" w:eastAsia="Calibri" w:hAnsi="Calibri" w:cs="Calibri"/>
                <w:color w:val="AFABAB"/>
                <w:sz w:val="12"/>
                <w:szCs w:val="12"/>
              </w:rPr>
              <w:t>+ 4</w:t>
            </w:r>
          </w:p>
        </w:tc>
        <w:tc>
          <w:tcPr>
            <w:tcW w:w="2115" w:type="dxa"/>
            <w:tcBorders>
              <w:top w:val="nil"/>
              <w:left w:val="nil"/>
              <w:bottom w:val="single" w:sz="8" w:space="0" w:color="auto"/>
              <w:right w:val="single" w:sz="8" w:space="0" w:color="auto"/>
            </w:tcBorders>
            <w:tcMar>
              <w:top w:w="0" w:type="dxa"/>
              <w:left w:w="108" w:type="dxa"/>
              <w:bottom w:w="0" w:type="dxa"/>
              <w:right w:w="108" w:type="dxa"/>
            </w:tcMar>
          </w:tcPr>
          <w:p w14:paraId="760B2A06" w14:textId="77777777" w:rsidR="009463C4" w:rsidRPr="00F21B19" w:rsidRDefault="009463C4" w:rsidP="0018569B">
            <w:pPr>
              <w:spacing w:after="0"/>
              <w:jc w:val="center"/>
              <w:rPr>
                <w:rFonts w:ascii="Calibri" w:eastAsia="Calibri" w:hAnsi="Calibri" w:cs="Calibri"/>
                <w:color w:val="AFABAB"/>
                <w:sz w:val="12"/>
                <w:szCs w:val="12"/>
              </w:rPr>
            </w:pPr>
          </w:p>
          <w:tbl>
            <w:tblPr>
              <w:tblStyle w:val="TableGrid20"/>
              <w:tblW w:w="0" w:type="auto"/>
              <w:tblLayout w:type="fixed"/>
              <w:tblLook w:val="04A0" w:firstRow="1" w:lastRow="0" w:firstColumn="1" w:lastColumn="0" w:noHBand="0" w:noVBand="1"/>
            </w:tblPr>
            <w:tblGrid>
              <w:gridCol w:w="713"/>
              <w:gridCol w:w="396"/>
            </w:tblGrid>
            <w:tr w:rsidR="009463C4" w:rsidRPr="00F21B19" w14:paraId="4754D1D7" w14:textId="77777777" w:rsidTr="0018569B">
              <w:tc>
                <w:tcPr>
                  <w:tcW w:w="713" w:type="dxa"/>
                </w:tcPr>
                <w:p w14:paraId="25581BF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396" w:type="dxa"/>
                </w:tcPr>
                <w:p w14:paraId="4034DED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168EC4A2" w14:textId="77777777" w:rsidTr="0018569B">
              <w:tc>
                <w:tcPr>
                  <w:tcW w:w="713" w:type="dxa"/>
                </w:tcPr>
                <w:p w14:paraId="1C02FDC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96" w:type="dxa"/>
                </w:tcPr>
                <w:p w14:paraId="39CD5DA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3373849E" w14:textId="77777777" w:rsidTr="0018569B">
              <w:tc>
                <w:tcPr>
                  <w:tcW w:w="713" w:type="dxa"/>
                </w:tcPr>
                <w:p w14:paraId="7E1A431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96" w:type="dxa"/>
                </w:tcPr>
                <w:p w14:paraId="508C5A5D"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00A93E23" w14:textId="77777777" w:rsidTr="0018569B">
              <w:tc>
                <w:tcPr>
                  <w:tcW w:w="713" w:type="dxa"/>
                </w:tcPr>
                <w:p w14:paraId="71B36B4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96" w:type="dxa"/>
                </w:tcPr>
                <w:p w14:paraId="0B27606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75B28938" w14:textId="77777777" w:rsidTr="0018569B">
              <w:tc>
                <w:tcPr>
                  <w:tcW w:w="713" w:type="dxa"/>
                </w:tcPr>
                <w:p w14:paraId="77C1707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96" w:type="dxa"/>
                </w:tcPr>
                <w:p w14:paraId="5304AEC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5019DA6F" w14:textId="77777777" w:rsidTr="0018569B">
              <w:tc>
                <w:tcPr>
                  <w:tcW w:w="713" w:type="dxa"/>
                </w:tcPr>
                <w:p w14:paraId="5D4723A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96" w:type="dxa"/>
                </w:tcPr>
                <w:p w14:paraId="0D2E9BC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6C599601" w14:textId="77777777" w:rsidTr="0018569B">
              <w:tc>
                <w:tcPr>
                  <w:tcW w:w="713" w:type="dxa"/>
                </w:tcPr>
                <w:p w14:paraId="0ADDAB5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96" w:type="dxa"/>
                </w:tcPr>
                <w:p w14:paraId="750217D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43DC8ACA" w14:textId="77777777" w:rsidR="009463C4" w:rsidRPr="00F21B19" w:rsidRDefault="009463C4" w:rsidP="0018569B">
            <w:pPr>
              <w:spacing w:after="0"/>
              <w:jc w:val="center"/>
              <w:rPr>
                <w:rFonts w:ascii="Calibri" w:eastAsia="Calibri" w:hAnsi="Calibri" w:cs="Calibri"/>
                <w:color w:val="AFABAB"/>
                <w:sz w:val="12"/>
                <w:szCs w:val="12"/>
              </w:rPr>
            </w:pPr>
          </w:p>
          <w:p w14:paraId="7EC54CE8" w14:textId="77777777" w:rsidR="009463C4" w:rsidRPr="00F21B19" w:rsidRDefault="009463C4" w:rsidP="0018569B">
            <w:pPr>
              <w:spacing w:after="0"/>
              <w:jc w:val="center"/>
              <w:rPr>
                <w:rFonts w:ascii="Calibri" w:eastAsia="Calibri" w:hAnsi="Calibri" w:cs="Calibri"/>
                <w:color w:val="AFABAB"/>
                <w:sz w:val="12"/>
                <w:szCs w:val="12"/>
              </w:rPr>
            </w:pPr>
            <w:r w:rsidRPr="00F21B19">
              <w:rPr>
                <w:rFonts w:ascii="Calibri" w:eastAsia="Calibri" w:hAnsi="Calibri" w:cs="Calibri"/>
                <w:color w:val="AFABAB"/>
                <w:sz w:val="12"/>
                <w:szCs w:val="12"/>
              </w:rPr>
              <w:t>+ 4</w:t>
            </w:r>
          </w:p>
        </w:tc>
      </w:tr>
      <w:tr w:rsidR="009463C4" w:rsidRPr="00F21B19" w14:paraId="350BEB4A"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4B5EB8"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ACK or Fallback indicator</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B7DA929"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ECF6E8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6CFE258"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202B37E4"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6B87A5CD"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E37F9"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PUSCH repetition adjustment</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4C606E0"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C029AC9"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AF901F1"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3-bits</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0DCC23D7"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46B3F6AD"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09A3D"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Timing advance adjustment</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259FE3D"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17B2919"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CE4941A"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6-bits</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08127234"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54BAF52E"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B3720"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Number of resource units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64E65CC"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8A40C2B"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873906C"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478434F"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r>
      <w:tr w:rsidR="009463C4" w:rsidRPr="00F21B19" w14:paraId="000CFEE2"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CCA7E"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Repetition number</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9D10303"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3-bits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26D6F9F"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3-bits</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B5FDEF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07F93FB0"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3-bits</w:t>
            </w:r>
          </w:p>
        </w:tc>
      </w:tr>
      <w:tr w:rsidR="009463C4" w:rsidRPr="00F21B19" w14:paraId="7FA12AC6"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AE392"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HARQ process number</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A1905C0"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CFE503C"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359125D"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B22584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3FFC2222"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2FAB8"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New data indicator</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8894A5F"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5F6FD13"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F577E39"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2A920CA7"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27A05A93"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6466C"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DCI subframe repetition number</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9B86F6E"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2-bits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397B2C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2-bits</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DB1E0F2"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6C0F7249"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2-bits</w:t>
            </w:r>
          </w:p>
        </w:tc>
      </w:tr>
      <w:tr w:rsidR="009463C4" w:rsidRPr="00F21B19" w14:paraId="348BF6E9"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F7D36"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Scheduling TBs for Unicast – 10 bits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6336938"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D5852B3"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0697034"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68021FD4"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10bits</w:t>
            </w:r>
          </w:p>
        </w:tc>
      </w:tr>
      <w:tr w:rsidR="009463C4" w:rsidRPr="00F21B19" w14:paraId="3CD6C07A"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C2A46"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Resource reservation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43EB34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4703103"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F151CDA"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2800AC17"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2A8E26D6"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2E529" w14:textId="77777777" w:rsidR="009463C4" w:rsidRPr="00F21B19" w:rsidRDefault="009463C4" w:rsidP="0018569B">
            <w:pPr>
              <w:spacing w:after="0"/>
              <w:rPr>
                <w:rFonts w:ascii="Calibri" w:eastAsia="Calibri" w:hAnsi="Calibri" w:cs="Calibri"/>
                <w:b/>
                <w:bCs/>
                <w:sz w:val="12"/>
                <w:szCs w:val="12"/>
              </w:rPr>
            </w:pPr>
            <w:r w:rsidRPr="00F21B19">
              <w:rPr>
                <w:rFonts w:ascii="Calibri" w:eastAsia="Calibri" w:hAnsi="Calibri" w:cs="Calibri"/>
                <w:b/>
                <w:bCs/>
                <w:sz w:val="12"/>
                <w:szCs w:val="12"/>
              </w:rPr>
              <w:t>Total number of bits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53E0B65" w14:textId="77777777" w:rsidR="009463C4" w:rsidRDefault="009463C4" w:rsidP="0018569B">
            <w:pPr>
              <w:spacing w:after="0"/>
              <w:jc w:val="center"/>
              <w:rPr>
                <w:rFonts w:ascii="Calibri" w:eastAsia="Calibri" w:hAnsi="Calibri" w:cs="Calibri"/>
                <w:b/>
                <w:bCs/>
                <w:sz w:val="12"/>
                <w:szCs w:val="12"/>
              </w:rPr>
            </w:pPr>
            <w:r w:rsidRPr="00F21B19">
              <w:rPr>
                <w:rFonts w:ascii="Calibri" w:eastAsia="Calibri" w:hAnsi="Calibri" w:cs="Calibri"/>
                <w:b/>
                <w:bCs/>
                <w:sz w:val="12"/>
                <w:szCs w:val="12"/>
              </w:rPr>
              <w:t>Resource block assignment + 12-bits</w:t>
            </w:r>
            <w:r>
              <w:rPr>
                <w:rFonts w:ascii="Calibri" w:eastAsia="Calibri" w:hAnsi="Calibri" w:cs="Calibri"/>
                <w:b/>
                <w:bCs/>
                <w:sz w:val="12"/>
                <w:szCs w:val="12"/>
              </w:rPr>
              <w:t xml:space="preserve"> =</w:t>
            </w:r>
          </w:p>
          <w:p w14:paraId="5847EFB1" w14:textId="77777777" w:rsidR="009463C4" w:rsidRDefault="009463C4" w:rsidP="0018569B">
            <w:pPr>
              <w:spacing w:after="0"/>
              <w:jc w:val="center"/>
              <w:rPr>
                <w:rFonts w:ascii="Calibri" w:eastAsia="Calibri" w:hAnsi="Calibri" w:cs="Calibri"/>
                <w:b/>
                <w:bCs/>
                <w:sz w:val="12"/>
                <w:szCs w:val="12"/>
              </w:rPr>
            </w:pPr>
          </w:p>
          <w:tbl>
            <w:tblPr>
              <w:tblStyle w:val="TableGrid20"/>
              <w:tblW w:w="0" w:type="auto"/>
              <w:tblLayout w:type="fixed"/>
              <w:tblLook w:val="04A0" w:firstRow="1" w:lastRow="0" w:firstColumn="1" w:lastColumn="0" w:noHBand="0" w:noVBand="1"/>
            </w:tblPr>
            <w:tblGrid>
              <w:gridCol w:w="441"/>
              <w:gridCol w:w="425"/>
              <w:gridCol w:w="284"/>
              <w:gridCol w:w="425"/>
            </w:tblGrid>
            <w:tr w:rsidR="009463C4" w:rsidRPr="00F21B19" w14:paraId="0707746E" w14:textId="77777777" w:rsidTr="0018569B">
              <w:tc>
                <w:tcPr>
                  <w:tcW w:w="441" w:type="dxa"/>
                </w:tcPr>
                <w:p w14:paraId="5AC3368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lastRenderedPageBreak/>
                    <w:t>BW (MHz)</w:t>
                  </w:r>
                </w:p>
              </w:tc>
              <w:tc>
                <w:tcPr>
                  <w:tcW w:w="709" w:type="dxa"/>
                  <w:gridSpan w:val="2"/>
                </w:tcPr>
                <w:p w14:paraId="0E0F17E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425" w:type="dxa"/>
                </w:tcPr>
                <w:p w14:paraId="7415E537"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3546A9D1" w14:textId="77777777" w:rsidTr="0018569B">
              <w:tc>
                <w:tcPr>
                  <w:tcW w:w="441" w:type="dxa"/>
                </w:tcPr>
                <w:p w14:paraId="440A66C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425" w:type="dxa"/>
                </w:tcPr>
                <w:p w14:paraId="5E155FF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+3</w:t>
                  </w:r>
                </w:p>
              </w:tc>
              <w:tc>
                <w:tcPr>
                  <w:tcW w:w="284" w:type="dxa"/>
                  <w:vMerge w:val="restart"/>
                </w:tcPr>
                <w:p w14:paraId="75107799" w14:textId="77777777" w:rsidR="009463C4" w:rsidRDefault="009463C4" w:rsidP="0018569B">
                  <w:pPr>
                    <w:jc w:val="center"/>
                    <w:rPr>
                      <w:rFonts w:ascii="Calibri" w:eastAsia="Calibri" w:hAnsi="Calibri" w:cs="Calibri"/>
                      <w:color w:val="AFABAB"/>
                      <w:sz w:val="12"/>
                      <w:szCs w:val="12"/>
                    </w:rPr>
                  </w:pPr>
                </w:p>
                <w:p w14:paraId="13C9311B" w14:textId="77777777" w:rsidR="009463C4" w:rsidRDefault="009463C4" w:rsidP="0018569B">
                  <w:pPr>
                    <w:jc w:val="center"/>
                    <w:rPr>
                      <w:rFonts w:ascii="Calibri" w:eastAsia="Calibri" w:hAnsi="Calibri" w:cs="Calibri"/>
                      <w:color w:val="AFABAB"/>
                      <w:sz w:val="12"/>
                      <w:szCs w:val="12"/>
                    </w:rPr>
                  </w:pPr>
                </w:p>
                <w:p w14:paraId="286D8A7D"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+12</w:t>
                  </w:r>
                </w:p>
              </w:tc>
              <w:tc>
                <w:tcPr>
                  <w:tcW w:w="425" w:type="dxa"/>
                </w:tcPr>
                <w:p w14:paraId="0D66A14C"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15</w:t>
                  </w:r>
                </w:p>
              </w:tc>
            </w:tr>
            <w:tr w:rsidR="009463C4" w:rsidRPr="00F21B19" w14:paraId="33856A22" w14:textId="77777777" w:rsidTr="0018569B">
              <w:tc>
                <w:tcPr>
                  <w:tcW w:w="441" w:type="dxa"/>
                </w:tcPr>
                <w:p w14:paraId="72ED7C2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425" w:type="dxa"/>
                </w:tcPr>
                <w:p w14:paraId="1BC1047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+3</w:t>
                  </w:r>
                </w:p>
              </w:tc>
              <w:tc>
                <w:tcPr>
                  <w:tcW w:w="284" w:type="dxa"/>
                  <w:vMerge/>
                </w:tcPr>
                <w:p w14:paraId="56D42AE8"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247EE78A"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16</w:t>
                  </w:r>
                </w:p>
              </w:tc>
            </w:tr>
            <w:tr w:rsidR="009463C4" w:rsidRPr="00F21B19" w14:paraId="0F716A91" w14:textId="77777777" w:rsidTr="0018569B">
              <w:tc>
                <w:tcPr>
                  <w:tcW w:w="441" w:type="dxa"/>
                </w:tcPr>
                <w:p w14:paraId="20455B6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425" w:type="dxa"/>
                </w:tcPr>
                <w:p w14:paraId="1FCFD84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+3</w:t>
                  </w:r>
                </w:p>
              </w:tc>
              <w:tc>
                <w:tcPr>
                  <w:tcW w:w="284" w:type="dxa"/>
                  <w:vMerge/>
                </w:tcPr>
                <w:p w14:paraId="03A90A8A"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07061572"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17</w:t>
                  </w:r>
                </w:p>
              </w:tc>
            </w:tr>
            <w:tr w:rsidR="009463C4" w:rsidRPr="00F21B19" w14:paraId="5BAEC73D" w14:textId="77777777" w:rsidTr="0018569B">
              <w:tc>
                <w:tcPr>
                  <w:tcW w:w="441" w:type="dxa"/>
                </w:tcPr>
                <w:p w14:paraId="0D12005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425" w:type="dxa"/>
                </w:tcPr>
                <w:p w14:paraId="06A3BDE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+3</w:t>
                  </w:r>
                </w:p>
              </w:tc>
              <w:tc>
                <w:tcPr>
                  <w:tcW w:w="284" w:type="dxa"/>
                  <w:vMerge/>
                </w:tcPr>
                <w:p w14:paraId="52B93EE1"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27AE102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r>
            <w:tr w:rsidR="009463C4" w:rsidRPr="00F21B19" w14:paraId="15D94669" w14:textId="77777777" w:rsidTr="0018569B">
              <w:tc>
                <w:tcPr>
                  <w:tcW w:w="441" w:type="dxa"/>
                </w:tcPr>
                <w:p w14:paraId="5B1E60E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425" w:type="dxa"/>
                </w:tcPr>
                <w:p w14:paraId="37784D6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+3</w:t>
                  </w:r>
                </w:p>
              </w:tc>
              <w:tc>
                <w:tcPr>
                  <w:tcW w:w="284" w:type="dxa"/>
                  <w:vMerge/>
                </w:tcPr>
                <w:p w14:paraId="1D3ED0FF"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0DE4994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r w:rsidR="009463C4" w:rsidRPr="00F21B19" w14:paraId="3926A534" w14:textId="77777777" w:rsidTr="0018569B">
              <w:tc>
                <w:tcPr>
                  <w:tcW w:w="441" w:type="dxa"/>
                </w:tcPr>
                <w:p w14:paraId="4B6EE92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425" w:type="dxa"/>
                </w:tcPr>
                <w:p w14:paraId="78F39A8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+3</w:t>
                  </w:r>
                </w:p>
              </w:tc>
              <w:tc>
                <w:tcPr>
                  <w:tcW w:w="284" w:type="dxa"/>
                  <w:vMerge/>
                </w:tcPr>
                <w:p w14:paraId="347BA4E0"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06710703"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bl>
          <w:p w14:paraId="1A9C8EB0" w14:textId="77777777" w:rsidR="009463C4" w:rsidRDefault="009463C4" w:rsidP="0018569B">
            <w:pPr>
              <w:spacing w:after="0"/>
              <w:jc w:val="center"/>
              <w:rPr>
                <w:rFonts w:ascii="Calibri" w:eastAsia="Calibri" w:hAnsi="Calibri" w:cs="Calibri"/>
                <w:b/>
                <w:bCs/>
                <w:sz w:val="12"/>
                <w:szCs w:val="12"/>
              </w:rPr>
            </w:pPr>
          </w:p>
          <w:p w14:paraId="031AC4C4" w14:textId="77777777" w:rsidR="009463C4" w:rsidRPr="00E81405" w:rsidRDefault="009463C4" w:rsidP="0018569B">
            <w:pPr>
              <w:spacing w:after="0"/>
              <w:jc w:val="center"/>
              <w:rPr>
                <w:rFonts w:ascii="Calibri" w:eastAsia="Calibri" w:hAnsi="Calibri" w:cs="Calibri"/>
                <w:b/>
                <w:bCs/>
                <w:sz w:val="12"/>
                <w:szCs w:val="12"/>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4FB49FA" w14:textId="77777777" w:rsidR="009463C4" w:rsidRDefault="009463C4" w:rsidP="0018569B">
            <w:pPr>
              <w:spacing w:after="0"/>
              <w:jc w:val="center"/>
              <w:rPr>
                <w:rFonts w:ascii="Calibri" w:eastAsia="Calibri" w:hAnsi="Calibri" w:cs="Calibri"/>
                <w:b/>
                <w:bCs/>
                <w:sz w:val="12"/>
                <w:szCs w:val="12"/>
              </w:rPr>
            </w:pPr>
            <w:r w:rsidRPr="00F21B19">
              <w:rPr>
                <w:rFonts w:ascii="Calibri" w:eastAsia="Calibri" w:hAnsi="Calibri" w:cs="Calibri"/>
                <w:b/>
                <w:bCs/>
                <w:sz w:val="12"/>
                <w:szCs w:val="12"/>
              </w:rPr>
              <w:lastRenderedPageBreak/>
              <w:t>Resource block assignment + 13-bits</w:t>
            </w:r>
            <w:r>
              <w:rPr>
                <w:rFonts w:ascii="Calibri" w:eastAsia="Calibri" w:hAnsi="Calibri" w:cs="Calibri"/>
                <w:b/>
                <w:bCs/>
                <w:sz w:val="12"/>
                <w:szCs w:val="12"/>
              </w:rPr>
              <w:t xml:space="preserve"> =</w:t>
            </w:r>
          </w:p>
          <w:p w14:paraId="2751CD32" w14:textId="77777777" w:rsidR="009463C4" w:rsidRDefault="009463C4" w:rsidP="0018569B">
            <w:pPr>
              <w:spacing w:after="0"/>
              <w:jc w:val="center"/>
              <w:rPr>
                <w:rFonts w:ascii="Calibri" w:eastAsia="Calibri" w:hAnsi="Calibri" w:cs="Calibri"/>
                <w:b/>
                <w:bCs/>
                <w:sz w:val="12"/>
                <w:szCs w:val="12"/>
              </w:rPr>
            </w:pPr>
          </w:p>
          <w:tbl>
            <w:tblPr>
              <w:tblStyle w:val="TableGrid20"/>
              <w:tblW w:w="1527" w:type="dxa"/>
              <w:tblLayout w:type="fixed"/>
              <w:tblLook w:val="04A0" w:firstRow="1" w:lastRow="0" w:firstColumn="1" w:lastColumn="0" w:noHBand="0" w:noVBand="1"/>
            </w:tblPr>
            <w:tblGrid>
              <w:gridCol w:w="393"/>
              <w:gridCol w:w="425"/>
              <w:gridCol w:w="283"/>
              <w:gridCol w:w="426"/>
            </w:tblGrid>
            <w:tr w:rsidR="009463C4" w:rsidRPr="00F21B19" w14:paraId="103FDA3A" w14:textId="77777777" w:rsidTr="0018569B">
              <w:tc>
                <w:tcPr>
                  <w:tcW w:w="393" w:type="dxa"/>
                </w:tcPr>
                <w:p w14:paraId="0839CBB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lastRenderedPageBreak/>
                    <w:t>BW (MHz)</w:t>
                  </w:r>
                </w:p>
              </w:tc>
              <w:tc>
                <w:tcPr>
                  <w:tcW w:w="708" w:type="dxa"/>
                  <w:gridSpan w:val="2"/>
                </w:tcPr>
                <w:p w14:paraId="2C47CE3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426" w:type="dxa"/>
                </w:tcPr>
                <w:p w14:paraId="59BF056C"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14B91F2F" w14:textId="77777777" w:rsidTr="0018569B">
              <w:tc>
                <w:tcPr>
                  <w:tcW w:w="393" w:type="dxa"/>
                </w:tcPr>
                <w:p w14:paraId="7CA39C5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425" w:type="dxa"/>
                </w:tcPr>
                <w:p w14:paraId="2BB0A09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+4</w:t>
                  </w:r>
                </w:p>
              </w:tc>
              <w:tc>
                <w:tcPr>
                  <w:tcW w:w="283" w:type="dxa"/>
                  <w:vMerge w:val="restart"/>
                </w:tcPr>
                <w:p w14:paraId="320CF674" w14:textId="77777777" w:rsidR="009463C4" w:rsidRDefault="009463C4" w:rsidP="0018569B">
                  <w:pPr>
                    <w:jc w:val="center"/>
                    <w:rPr>
                      <w:rFonts w:ascii="Calibri" w:eastAsia="Calibri" w:hAnsi="Calibri" w:cs="Calibri"/>
                      <w:color w:val="AFABAB"/>
                      <w:sz w:val="12"/>
                      <w:szCs w:val="12"/>
                    </w:rPr>
                  </w:pPr>
                </w:p>
                <w:p w14:paraId="36578BD2" w14:textId="77777777" w:rsidR="009463C4" w:rsidRDefault="009463C4" w:rsidP="0018569B">
                  <w:pPr>
                    <w:jc w:val="center"/>
                    <w:rPr>
                      <w:rFonts w:ascii="Calibri" w:eastAsia="Calibri" w:hAnsi="Calibri" w:cs="Calibri"/>
                      <w:color w:val="AFABAB"/>
                      <w:sz w:val="12"/>
                      <w:szCs w:val="12"/>
                    </w:rPr>
                  </w:pPr>
                </w:p>
                <w:p w14:paraId="579BBC4C"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+13</w:t>
                  </w:r>
                </w:p>
              </w:tc>
              <w:tc>
                <w:tcPr>
                  <w:tcW w:w="426" w:type="dxa"/>
                </w:tcPr>
                <w:p w14:paraId="0C93949E"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17</w:t>
                  </w:r>
                </w:p>
              </w:tc>
            </w:tr>
            <w:tr w:rsidR="009463C4" w:rsidRPr="00F21B19" w14:paraId="75BBBB7D" w14:textId="77777777" w:rsidTr="0018569B">
              <w:tc>
                <w:tcPr>
                  <w:tcW w:w="393" w:type="dxa"/>
                </w:tcPr>
                <w:p w14:paraId="1CEE00E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425" w:type="dxa"/>
                </w:tcPr>
                <w:p w14:paraId="71A4710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+4</w:t>
                  </w:r>
                </w:p>
              </w:tc>
              <w:tc>
                <w:tcPr>
                  <w:tcW w:w="283" w:type="dxa"/>
                  <w:vMerge/>
                </w:tcPr>
                <w:p w14:paraId="4C922490"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1D919988"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r>
            <w:tr w:rsidR="009463C4" w:rsidRPr="00F21B19" w14:paraId="7FA1EE72" w14:textId="77777777" w:rsidTr="0018569B">
              <w:tc>
                <w:tcPr>
                  <w:tcW w:w="393" w:type="dxa"/>
                </w:tcPr>
                <w:p w14:paraId="3E14966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425" w:type="dxa"/>
                </w:tcPr>
                <w:p w14:paraId="36D9FDB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+4</w:t>
                  </w:r>
                </w:p>
              </w:tc>
              <w:tc>
                <w:tcPr>
                  <w:tcW w:w="283" w:type="dxa"/>
                  <w:vMerge/>
                </w:tcPr>
                <w:p w14:paraId="63E69C88"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21100BD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r w:rsidR="009463C4" w:rsidRPr="00F21B19" w14:paraId="504BE146" w14:textId="77777777" w:rsidTr="0018569B">
              <w:tc>
                <w:tcPr>
                  <w:tcW w:w="393" w:type="dxa"/>
                </w:tcPr>
                <w:p w14:paraId="02457AFD"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425" w:type="dxa"/>
                </w:tcPr>
                <w:p w14:paraId="3E8BDAD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+4</w:t>
                  </w:r>
                </w:p>
              </w:tc>
              <w:tc>
                <w:tcPr>
                  <w:tcW w:w="283" w:type="dxa"/>
                  <w:vMerge/>
                </w:tcPr>
                <w:p w14:paraId="1657DE14"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43EF5991"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20</w:t>
                  </w:r>
                </w:p>
              </w:tc>
            </w:tr>
            <w:tr w:rsidR="009463C4" w:rsidRPr="00F21B19" w14:paraId="12E75494" w14:textId="77777777" w:rsidTr="0018569B">
              <w:tc>
                <w:tcPr>
                  <w:tcW w:w="393" w:type="dxa"/>
                </w:tcPr>
                <w:p w14:paraId="0A0E0CD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425" w:type="dxa"/>
                </w:tcPr>
                <w:p w14:paraId="580FD98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283" w:type="dxa"/>
                  <w:vMerge/>
                </w:tcPr>
                <w:p w14:paraId="731974DF"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32A584E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21</w:t>
                  </w:r>
                </w:p>
              </w:tc>
            </w:tr>
            <w:tr w:rsidR="009463C4" w:rsidRPr="00F21B19" w14:paraId="4D2A21F3" w14:textId="77777777" w:rsidTr="0018569B">
              <w:tc>
                <w:tcPr>
                  <w:tcW w:w="393" w:type="dxa"/>
                </w:tcPr>
                <w:p w14:paraId="4FA4650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425" w:type="dxa"/>
                </w:tcPr>
                <w:p w14:paraId="70C42D9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283" w:type="dxa"/>
                  <w:vMerge/>
                </w:tcPr>
                <w:p w14:paraId="311592E2"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23B0B55B"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21</w:t>
                  </w:r>
                </w:p>
              </w:tc>
            </w:tr>
          </w:tbl>
          <w:p w14:paraId="64654277" w14:textId="77777777" w:rsidR="009463C4" w:rsidRDefault="009463C4" w:rsidP="0018569B">
            <w:pPr>
              <w:spacing w:after="0"/>
              <w:jc w:val="center"/>
              <w:rPr>
                <w:rFonts w:ascii="Calibri" w:eastAsia="Calibri" w:hAnsi="Calibri" w:cs="Calibri"/>
                <w:b/>
                <w:bCs/>
                <w:sz w:val="12"/>
                <w:szCs w:val="12"/>
              </w:rPr>
            </w:pPr>
          </w:p>
          <w:p w14:paraId="1BB3AB3F" w14:textId="77777777" w:rsidR="009463C4" w:rsidRDefault="009463C4" w:rsidP="0018569B">
            <w:pPr>
              <w:spacing w:after="0"/>
              <w:jc w:val="center"/>
              <w:rPr>
                <w:rFonts w:ascii="Calibri" w:eastAsia="Calibri" w:hAnsi="Calibri" w:cs="Calibri"/>
                <w:b/>
                <w:bCs/>
                <w:sz w:val="12"/>
                <w:szCs w:val="12"/>
              </w:rPr>
            </w:pPr>
          </w:p>
          <w:p w14:paraId="56BD4576" w14:textId="77777777" w:rsidR="009463C4" w:rsidRPr="00E81405" w:rsidRDefault="009463C4" w:rsidP="0018569B">
            <w:pPr>
              <w:spacing w:after="0"/>
              <w:jc w:val="center"/>
              <w:rPr>
                <w:rFonts w:ascii="Calibri" w:eastAsia="Calibri" w:hAnsi="Calibri" w:cs="Calibri"/>
                <w:b/>
                <w:bCs/>
                <w:sz w:val="12"/>
                <w:szCs w:val="12"/>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61E94D6" w14:textId="77777777" w:rsidR="009463C4" w:rsidRDefault="009463C4" w:rsidP="0018569B">
            <w:pPr>
              <w:spacing w:after="0"/>
              <w:jc w:val="center"/>
              <w:rPr>
                <w:rFonts w:ascii="Calibri" w:eastAsia="Calibri" w:hAnsi="Calibri" w:cs="Calibri"/>
                <w:b/>
                <w:bCs/>
                <w:sz w:val="12"/>
                <w:szCs w:val="12"/>
              </w:rPr>
            </w:pPr>
            <w:r w:rsidRPr="00F21B19">
              <w:rPr>
                <w:rFonts w:ascii="Calibri" w:eastAsia="Calibri" w:hAnsi="Calibri" w:cs="Calibri"/>
                <w:b/>
                <w:bCs/>
                <w:sz w:val="12"/>
                <w:szCs w:val="12"/>
              </w:rPr>
              <w:lastRenderedPageBreak/>
              <w:t>Resource block assignment + 16-bits</w:t>
            </w:r>
            <w:r>
              <w:rPr>
                <w:rFonts w:ascii="Calibri" w:eastAsia="Calibri" w:hAnsi="Calibri" w:cs="Calibri"/>
                <w:b/>
                <w:bCs/>
                <w:sz w:val="12"/>
                <w:szCs w:val="12"/>
              </w:rPr>
              <w:t xml:space="preserve"> =</w:t>
            </w:r>
          </w:p>
          <w:p w14:paraId="4E40AED5" w14:textId="77777777" w:rsidR="009463C4" w:rsidRDefault="009463C4" w:rsidP="0018569B">
            <w:pPr>
              <w:spacing w:after="0"/>
              <w:jc w:val="center"/>
              <w:rPr>
                <w:rFonts w:ascii="Calibri" w:eastAsia="Calibri" w:hAnsi="Calibri" w:cs="Calibri"/>
                <w:b/>
                <w:bCs/>
                <w:sz w:val="12"/>
                <w:szCs w:val="12"/>
              </w:rPr>
            </w:pPr>
          </w:p>
          <w:tbl>
            <w:tblPr>
              <w:tblStyle w:val="TableGrid20"/>
              <w:tblW w:w="1581" w:type="dxa"/>
              <w:tblLayout w:type="fixed"/>
              <w:tblLook w:val="04A0" w:firstRow="1" w:lastRow="0" w:firstColumn="1" w:lastColumn="0" w:noHBand="0" w:noVBand="1"/>
            </w:tblPr>
            <w:tblGrid>
              <w:gridCol w:w="421"/>
              <w:gridCol w:w="425"/>
              <w:gridCol w:w="309"/>
              <w:gridCol w:w="426"/>
            </w:tblGrid>
            <w:tr w:rsidR="009463C4" w:rsidRPr="00F21B19" w14:paraId="7CA030A6" w14:textId="77777777" w:rsidTr="0018569B">
              <w:tc>
                <w:tcPr>
                  <w:tcW w:w="421" w:type="dxa"/>
                </w:tcPr>
                <w:p w14:paraId="227FFA1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lastRenderedPageBreak/>
                    <w:t>BW (MHz)</w:t>
                  </w:r>
                </w:p>
              </w:tc>
              <w:tc>
                <w:tcPr>
                  <w:tcW w:w="734" w:type="dxa"/>
                  <w:gridSpan w:val="2"/>
                </w:tcPr>
                <w:p w14:paraId="22AA46F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426" w:type="dxa"/>
                </w:tcPr>
                <w:p w14:paraId="7970EF7B"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275048C7" w14:textId="77777777" w:rsidTr="0018569B">
              <w:tc>
                <w:tcPr>
                  <w:tcW w:w="421" w:type="dxa"/>
                </w:tcPr>
                <w:p w14:paraId="287750F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425" w:type="dxa"/>
                </w:tcPr>
                <w:p w14:paraId="04699C3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+4</w:t>
                  </w:r>
                </w:p>
              </w:tc>
              <w:tc>
                <w:tcPr>
                  <w:tcW w:w="309" w:type="dxa"/>
                  <w:vMerge w:val="restart"/>
                </w:tcPr>
                <w:p w14:paraId="629A1828" w14:textId="77777777" w:rsidR="009463C4" w:rsidRDefault="009463C4" w:rsidP="0018569B">
                  <w:pPr>
                    <w:jc w:val="center"/>
                    <w:rPr>
                      <w:rFonts w:ascii="Calibri" w:eastAsia="Calibri" w:hAnsi="Calibri" w:cs="Calibri"/>
                      <w:color w:val="AFABAB"/>
                      <w:sz w:val="12"/>
                      <w:szCs w:val="12"/>
                    </w:rPr>
                  </w:pPr>
                </w:p>
                <w:p w14:paraId="4C9DA93F" w14:textId="77777777" w:rsidR="009463C4" w:rsidRDefault="009463C4" w:rsidP="0018569B">
                  <w:pPr>
                    <w:jc w:val="center"/>
                    <w:rPr>
                      <w:rFonts w:ascii="Calibri" w:eastAsia="Calibri" w:hAnsi="Calibri" w:cs="Calibri"/>
                      <w:color w:val="AFABAB"/>
                      <w:sz w:val="12"/>
                      <w:szCs w:val="12"/>
                    </w:rPr>
                  </w:pPr>
                </w:p>
                <w:p w14:paraId="5772B33F"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+16</w:t>
                  </w:r>
                </w:p>
              </w:tc>
              <w:tc>
                <w:tcPr>
                  <w:tcW w:w="426" w:type="dxa"/>
                </w:tcPr>
                <w:p w14:paraId="66535E2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20</w:t>
                  </w:r>
                </w:p>
              </w:tc>
            </w:tr>
            <w:tr w:rsidR="009463C4" w:rsidRPr="00F21B19" w14:paraId="5973BD0D" w14:textId="77777777" w:rsidTr="0018569B">
              <w:tc>
                <w:tcPr>
                  <w:tcW w:w="421" w:type="dxa"/>
                </w:tcPr>
                <w:p w14:paraId="4E04B3C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425" w:type="dxa"/>
                </w:tcPr>
                <w:p w14:paraId="257125E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+4</w:t>
                  </w:r>
                </w:p>
              </w:tc>
              <w:tc>
                <w:tcPr>
                  <w:tcW w:w="309" w:type="dxa"/>
                  <w:vMerge/>
                </w:tcPr>
                <w:p w14:paraId="00C784CF"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013E98AC"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21</w:t>
                  </w:r>
                </w:p>
              </w:tc>
            </w:tr>
            <w:tr w:rsidR="009463C4" w:rsidRPr="00F21B19" w14:paraId="310E28E5" w14:textId="77777777" w:rsidTr="0018569B">
              <w:tc>
                <w:tcPr>
                  <w:tcW w:w="421" w:type="dxa"/>
                </w:tcPr>
                <w:p w14:paraId="4828746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425" w:type="dxa"/>
                </w:tcPr>
                <w:p w14:paraId="5306420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+4</w:t>
                  </w:r>
                </w:p>
              </w:tc>
              <w:tc>
                <w:tcPr>
                  <w:tcW w:w="309" w:type="dxa"/>
                  <w:vMerge/>
                </w:tcPr>
                <w:p w14:paraId="321FB945"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061364C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22</w:t>
                  </w:r>
                </w:p>
              </w:tc>
            </w:tr>
            <w:tr w:rsidR="009463C4" w:rsidRPr="00F21B19" w14:paraId="21D539A9" w14:textId="77777777" w:rsidTr="0018569B">
              <w:tc>
                <w:tcPr>
                  <w:tcW w:w="421" w:type="dxa"/>
                </w:tcPr>
                <w:p w14:paraId="0743A3AD"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425" w:type="dxa"/>
                </w:tcPr>
                <w:p w14:paraId="48EAC61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+4</w:t>
                  </w:r>
                </w:p>
              </w:tc>
              <w:tc>
                <w:tcPr>
                  <w:tcW w:w="309" w:type="dxa"/>
                  <w:vMerge/>
                </w:tcPr>
                <w:p w14:paraId="71BE3A91"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29D9C131"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23</w:t>
                  </w:r>
                </w:p>
              </w:tc>
            </w:tr>
            <w:tr w:rsidR="009463C4" w:rsidRPr="00F21B19" w14:paraId="3D350508" w14:textId="77777777" w:rsidTr="0018569B">
              <w:tc>
                <w:tcPr>
                  <w:tcW w:w="421" w:type="dxa"/>
                </w:tcPr>
                <w:p w14:paraId="0C11DF7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425" w:type="dxa"/>
                </w:tcPr>
                <w:p w14:paraId="24B68E4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309" w:type="dxa"/>
                  <w:vMerge/>
                </w:tcPr>
                <w:p w14:paraId="0A7C2C08"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58B1EF45"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24</w:t>
                  </w:r>
                </w:p>
              </w:tc>
            </w:tr>
            <w:tr w:rsidR="009463C4" w:rsidRPr="00F21B19" w14:paraId="43FFBE41" w14:textId="77777777" w:rsidTr="0018569B">
              <w:tc>
                <w:tcPr>
                  <w:tcW w:w="421" w:type="dxa"/>
                </w:tcPr>
                <w:p w14:paraId="360ECB0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425" w:type="dxa"/>
                </w:tcPr>
                <w:p w14:paraId="708F1A6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309" w:type="dxa"/>
                  <w:vMerge/>
                </w:tcPr>
                <w:p w14:paraId="3CF4422C"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019B75B8"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24</w:t>
                  </w:r>
                </w:p>
              </w:tc>
            </w:tr>
          </w:tbl>
          <w:p w14:paraId="4532961C" w14:textId="77777777" w:rsidR="009463C4" w:rsidRPr="00E81405" w:rsidRDefault="009463C4" w:rsidP="0018569B">
            <w:pPr>
              <w:spacing w:after="0"/>
              <w:jc w:val="center"/>
              <w:rPr>
                <w:rFonts w:ascii="Calibri" w:eastAsia="Calibri" w:hAnsi="Calibri" w:cs="Calibri"/>
                <w:b/>
                <w:bCs/>
                <w:sz w:val="12"/>
                <w:szCs w:val="12"/>
              </w:rPr>
            </w:pP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0B594F3" w14:textId="77777777" w:rsidR="009463C4" w:rsidRDefault="009463C4" w:rsidP="0018569B">
            <w:pPr>
              <w:spacing w:after="0"/>
              <w:jc w:val="center"/>
              <w:rPr>
                <w:rFonts w:ascii="Calibri" w:eastAsia="Calibri" w:hAnsi="Calibri" w:cs="Calibri"/>
                <w:b/>
                <w:bCs/>
                <w:sz w:val="12"/>
                <w:szCs w:val="12"/>
              </w:rPr>
            </w:pPr>
            <w:r w:rsidRPr="00F21B19">
              <w:rPr>
                <w:rFonts w:ascii="Calibri" w:eastAsia="Calibri" w:hAnsi="Calibri" w:cs="Calibri"/>
                <w:b/>
                <w:bCs/>
                <w:sz w:val="12"/>
                <w:szCs w:val="12"/>
              </w:rPr>
              <w:lastRenderedPageBreak/>
              <w:t>Resource block assignment + 18-bits</w:t>
            </w:r>
            <w:r>
              <w:rPr>
                <w:rFonts w:ascii="Calibri" w:eastAsia="Calibri" w:hAnsi="Calibri" w:cs="Calibri"/>
                <w:b/>
                <w:bCs/>
                <w:sz w:val="12"/>
                <w:szCs w:val="12"/>
              </w:rPr>
              <w:t xml:space="preserve"> =</w:t>
            </w:r>
          </w:p>
          <w:p w14:paraId="112013E2" w14:textId="77777777" w:rsidR="009463C4" w:rsidRDefault="009463C4" w:rsidP="0018569B">
            <w:pPr>
              <w:spacing w:after="0"/>
              <w:jc w:val="center"/>
              <w:rPr>
                <w:rFonts w:ascii="Calibri" w:eastAsia="Calibri" w:hAnsi="Calibri" w:cs="Calibri"/>
                <w:b/>
                <w:bCs/>
                <w:sz w:val="12"/>
                <w:szCs w:val="12"/>
              </w:rPr>
            </w:pPr>
          </w:p>
          <w:p w14:paraId="16A78445" w14:textId="77777777" w:rsidR="009463C4" w:rsidRDefault="009463C4" w:rsidP="0018569B">
            <w:pPr>
              <w:spacing w:after="0"/>
              <w:jc w:val="center"/>
              <w:rPr>
                <w:rFonts w:ascii="Calibri" w:eastAsia="Calibri" w:hAnsi="Calibri" w:cs="Calibri"/>
                <w:b/>
                <w:bCs/>
                <w:sz w:val="12"/>
                <w:szCs w:val="12"/>
              </w:rPr>
            </w:pPr>
          </w:p>
          <w:tbl>
            <w:tblPr>
              <w:tblStyle w:val="TableGrid20"/>
              <w:tblW w:w="1696" w:type="dxa"/>
              <w:tblLayout w:type="fixed"/>
              <w:tblLook w:val="04A0" w:firstRow="1" w:lastRow="0" w:firstColumn="1" w:lastColumn="0" w:noHBand="0" w:noVBand="1"/>
            </w:tblPr>
            <w:tblGrid>
              <w:gridCol w:w="534"/>
              <w:gridCol w:w="456"/>
              <w:gridCol w:w="281"/>
              <w:gridCol w:w="425"/>
            </w:tblGrid>
            <w:tr w:rsidR="009463C4" w:rsidRPr="00F21B19" w14:paraId="47148917" w14:textId="77777777" w:rsidTr="0018569B">
              <w:tc>
                <w:tcPr>
                  <w:tcW w:w="534" w:type="dxa"/>
                </w:tcPr>
                <w:p w14:paraId="338A034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lastRenderedPageBreak/>
                    <w:t>BW (MHz)</w:t>
                  </w:r>
                </w:p>
              </w:tc>
              <w:tc>
                <w:tcPr>
                  <w:tcW w:w="737" w:type="dxa"/>
                  <w:gridSpan w:val="2"/>
                </w:tcPr>
                <w:p w14:paraId="50AC040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425" w:type="dxa"/>
                </w:tcPr>
                <w:p w14:paraId="7223161F"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Total</w:t>
                  </w:r>
                </w:p>
              </w:tc>
            </w:tr>
            <w:tr w:rsidR="009463C4" w:rsidRPr="00F21B19" w14:paraId="2A5BF921" w14:textId="77777777" w:rsidTr="0018569B">
              <w:tc>
                <w:tcPr>
                  <w:tcW w:w="534" w:type="dxa"/>
                </w:tcPr>
                <w:p w14:paraId="79DC0B7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456" w:type="dxa"/>
                </w:tcPr>
                <w:p w14:paraId="09B206A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+4</w:t>
                  </w:r>
                </w:p>
              </w:tc>
              <w:tc>
                <w:tcPr>
                  <w:tcW w:w="281" w:type="dxa"/>
                  <w:vMerge w:val="restart"/>
                </w:tcPr>
                <w:p w14:paraId="0DB68798" w14:textId="77777777" w:rsidR="009463C4" w:rsidRDefault="009463C4" w:rsidP="0018569B">
                  <w:pPr>
                    <w:jc w:val="center"/>
                    <w:rPr>
                      <w:rFonts w:ascii="Calibri" w:eastAsia="Calibri" w:hAnsi="Calibri" w:cs="Calibri"/>
                      <w:color w:val="AFABAB"/>
                      <w:sz w:val="12"/>
                      <w:szCs w:val="12"/>
                    </w:rPr>
                  </w:pPr>
                </w:p>
                <w:p w14:paraId="2E7C91E9" w14:textId="77777777" w:rsidR="009463C4" w:rsidRDefault="009463C4" w:rsidP="0018569B">
                  <w:pPr>
                    <w:jc w:val="center"/>
                    <w:rPr>
                      <w:rFonts w:ascii="Calibri" w:eastAsia="Calibri" w:hAnsi="Calibri" w:cs="Calibri"/>
                      <w:color w:val="AFABAB"/>
                      <w:sz w:val="12"/>
                      <w:szCs w:val="12"/>
                    </w:rPr>
                  </w:pPr>
                </w:p>
                <w:p w14:paraId="7BF65A41"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c>
                <w:tcPr>
                  <w:tcW w:w="425" w:type="dxa"/>
                </w:tcPr>
                <w:p w14:paraId="34F15BD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22</w:t>
                  </w:r>
                </w:p>
              </w:tc>
            </w:tr>
            <w:tr w:rsidR="009463C4" w:rsidRPr="00F21B19" w14:paraId="4731716B" w14:textId="77777777" w:rsidTr="0018569B">
              <w:tc>
                <w:tcPr>
                  <w:tcW w:w="534" w:type="dxa"/>
                </w:tcPr>
                <w:p w14:paraId="2571342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456" w:type="dxa"/>
                </w:tcPr>
                <w:p w14:paraId="02EB0C8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+4</w:t>
                  </w:r>
                </w:p>
              </w:tc>
              <w:tc>
                <w:tcPr>
                  <w:tcW w:w="281" w:type="dxa"/>
                  <w:vMerge/>
                </w:tcPr>
                <w:p w14:paraId="0E4D0FCF"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3D642D7A"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23</w:t>
                  </w:r>
                </w:p>
              </w:tc>
            </w:tr>
            <w:tr w:rsidR="009463C4" w:rsidRPr="00F21B19" w14:paraId="7792DBDD" w14:textId="77777777" w:rsidTr="0018569B">
              <w:tc>
                <w:tcPr>
                  <w:tcW w:w="534" w:type="dxa"/>
                </w:tcPr>
                <w:p w14:paraId="4ED8F66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456" w:type="dxa"/>
                </w:tcPr>
                <w:p w14:paraId="7470BF4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+4</w:t>
                  </w:r>
                </w:p>
              </w:tc>
              <w:tc>
                <w:tcPr>
                  <w:tcW w:w="281" w:type="dxa"/>
                  <w:vMerge/>
                </w:tcPr>
                <w:p w14:paraId="2466F10B"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1C39FC5A"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24</w:t>
                  </w:r>
                </w:p>
              </w:tc>
            </w:tr>
            <w:tr w:rsidR="009463C4" w:rsidRPr="00F21B19" w14:paraId="0891575F" w14:textId="77777777" w:rsidTr="0018569B">
              <w:tc>
                <w:tcPr>
                  <w:tcW w:w="534" w:type="dxa"/>
                </w:tcPr>
                <w:p w14:paraId="58099EF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456" w:type="dxa"/>
                </w:tcPr>
                <w:p w14:paraId="0423BF4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+4</w:t>
                  </w:r>
                </w:p>
              </w:tc>
              <w:tc>
                <w:tcPr>
                  <w:tcW w:w="281" w:type="dxa"/>
                  <w:vMerge/>
                </w:tcPr>
                <w:p w14:paraId="6A6CAE19"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665FE998"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25</w:t>
                  </w:r>
                </w:p>
              </w:tc>
            </w:tr>
            <w:tr w:rsidR="009463C4" w:rsidRPr="00F21B19" w14:paraId="3CC5346E" w14:textId="77777777" w:rsidTr="0018569B">
              <w:tc>
                <w:tcPr>
                  <w:tcW w:w="534" w:type="dxa"/>
                </w:tcPr>
                <w:p w14:paraId="4AD1813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456" w:type="dxa"/>
                </w:tcPr>
                <w:p w14:paraId="62582E6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281" w:type="dxa"/>
                  <w:vMerge/>
                </w:tcPr>
                <w:p w14:paraId="6BF8B0BB"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3EA0E02F"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26</w:t>
                  </w:r>
                </w:p>
              </w:tc>
            </w:tr>
            <w:tr w:rsidR="009463C4" w:rsidRPr="00F21B19" w14:paraId="7609841C" w14:textId="77777777" w:rsidTr="0018569B">
              <w:tc>
                <w:tcPr>
                  <w:tcW w:w="534" w:type="dxa"/>
                </w:tcPr>
                <w:p w14:paraId="7479332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456" w:type="dxa"/>
                </w:tcPr>
                <w:p w14:paraId="68AB6AA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281" w:type="dxa"/>
                  <w:vMerge/>
                </w:tcPr>
                <w:p w14:paraId="132777A4"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6C25826D"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26</w:t>
                  </w:r>
                </w:p>
              </w:tc>
            </w:tr>
          </w:tbl>
          <w:p w14:paraId="661E1164" w14:textId="77777777" w:rsidR="009463C4" w:rsidRPr="00E81405" w:rsidRDefault="009463C4" w:rsidP="0018569B">
            <w:pPr>
              <w:spacing w:after="0"/>
              <w:jc w:val="center"/>
              <w:rPr>
                <w:rFonts w:ascii="Calibri" w:eastAsia="Calibri" w:hAnsi="Calibri" w:cs="Calibri"/>
                <w:b/>
                <w:bCs/>
                <w:sz w:val="12"/>
                <w:szCs w:val="12"/>
              </w:rPr>
            </w:pPr>
          </w:p>
        </w:tc>
      </w:tr>
    </w:tbl>
    <w:p w14:paraId="701C7970" w14:textId="77777777" w:rsidR="00135872" w:rsidRDefault="00135872" w:rsidP="009463C4">
      <w:pPr>
        <w:keepLines/>
        <w:tabs>
          <w:tab w:val="left" w:pos="7768"/>
          <w:tab w:val="left" w:pos="9072"/>
          <w:tab w:val="left" w:pos="9639"/>
        </w:tabs>
        <w:spacing w:before="240" w:after="0"/>
        <w:jc w:val="center"/>
        <w:rPr>
          <w:rFonts w:ascii="Arial" w:hAnsi="Arial"/>
          <w:spacing w:val="2"/>
          <w:sz w:val="16"/>
          <w:szCs w:val="16"/>
        </w:rPr>
      </w:pPr>
    </w:p>
    <w:p w14:paraId="577BA572" w14:textId="5293186A" w:rsidR="009463C4" w:rsidRPr="00F21B19" w:rsidRDefault="009463C4" w:rsidP="009463C4">
      <w:pPr>
        <w:keepLines/>
        <w:tabs>
          <w:tab w:val="left" w:pos="7768"/>
          <w:tab w:val="left" w:pos="9072"/>
          <w:tab w:val="left" w:pos="9639"/>
        </w:tabs>
        <w:spacing w:before="240" w:after="0"/>
        <w:jc w:val="center"/>
        <w:rPr>
          <w:rFonts w:ascii="Arial" w:hAnsi="Arial"/>
          <w:spacing w:val="2"/>
          <w:sz w:val="16"/>
          <w:szCs w:val="16"/>
        </w:rPr>
      </w:pPr>
      <w:r w:rsidRPr="00F21B19">
        <w:rPr>
          <w:rFonts w:ascii="Arial" w:hAnsi="Arial"/>
          <w:spacing w:val="2"/>
          <w:sz w:val="16"/>
          <w:szCs w:val="16"/>
        </w:rPr>
        <w:t xml:space="preserve">Table </w:t>
      </w:r>
      <w:r>
        <w:rPr>
          <w:rFonts w:ascii="Arial" w:hAnsi="Arial"/>
          <w:spacing w:val="2"/>
          <w:sz w:val="16"/>
          <w:szCs w:val="16"/>
        </w:rPr>
        <w:t>A</w:t>
      </w:r>
      <w:r w:rsidRPr="00F21B19">
        <w:rPr>
          <w:rFonts w:ascii="Arial" w:hAnsi="Arial"/>
          <w:spacing w:val="2"/>
          <w:sz w:val="16"/>
          <w:szCs w:val="16"/>
        </w:rPr>
        <w:t>-2: Payload sizes of DCI Format 6-1B depending on the features to be supported along with the disabling HARQ feedback for LTE-MTC over NTN</w:t>
      </w:r>
    </w:p>
    <w:tbl>
      <w:tblPr>
        <w:tblW w:w="0" w:type="auto"/>
        <w:jc w:val="center"/>
        <w:tblCellMar>
          <w:left w:w="0" w:type="dxa"/>
          <w:right w:w="0" w:type="dxa"/>
        </w:tblCellMar>
        <w:tblLook w:val="04A0" w:firstRow="1" w:lastRow="0" w:firstColumn="1" w:lastColumn="0" w:noHBand="0" w:noVBand="1"/>
      </w:tblPr>
      <w:tblGrid>
        <w:gridCol w:w="1526"/>
        <w:gridCol w:w="2479"/>
        <w:gridCol w:w="2253"/>
        <w:gridCol w:w="2226"/>
      </w:tblGrid>
      <w:tr w:rsidR="009463C4" w:rsidRPr="00F21B19" w14:paraId="7A3090F7" w14:textId="77777777" w:rsidTr="009463C4">
        <w:trPr>
          <w:jc w:val="center"/>
        </w:trPr>
        <w:tc>
          <w:tcPr>
            <w:tcW w:w="84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86DF48" w14:textId="77777777" w:rsidR="009463C4" w:rsidRPr="00F21B19" w:rsidRDefault="009463C4" w:rsidP="0018569B">
            <w:pPr>
              <w:spacing w:after="0"/>
              <w:jc w:val="center"/>
              <w:rPr>
                <w:rFonts w:ascii="Calibri" w:hAnsi="Calibri"/>
                <w:sz w:val="14"/>
                <w:szCs w:val="14"/>
              </w:rPr>
            </w:pPr>
            <w:r w:rsidRPr="00F21B19">
              <w:rPr>
                <w:rFonts w:ascii="Arial" w:hAnsi="Arial"/>
              </w:rPr>
              <w:t>DCI Format 6-1B (Downlink)</w:t>
            </w:r>
          </w:p>
        </w:tc>
      </w:tr>
      <w:tr w:rsidR="009463C4" w:rsidRPr="00F21B19" w14:paraId="51EAFC96"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363C55" w14:textId="77777777" w:rsidR="009463C4" w:rsidRPr="00F21B19" w:rsidRDefault="009463C4" w:rsidP="0018569B">
            <w:pPr>
              <w:spacing w:after="0"/>
              <w:rPr>
                <w:rFonts w:ascii="Arial" w:hAnsi="Arial"/>
                <w:sz w:val="12"/>
                <w:szCs w:val="12"/>
              </w:rPr>
            </w:pP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B5523C" w14:textId="77777777" w:rsidR="009463C4" w:rsidRPr="00F21B19" w:rsidRDefault="009463C4" w:rsidP="0018569B">
            <w:pPr>
              <w:spacing w:after="0"/>
              <w:rPr>
                <w:rFonts w:ascii="Arial" w:hAnsi="Arial"/>
                <w:sz w:val="12"/>
                <w:szCs w:val="12"/>
              </w:rPr>
            </w:pPr>
            <w:r w:rsidRPr="00F21B19">
              <w:rPr>
                <w:rFonts w:ascii="Arial" w:hAnsi="Arial"/>
                <w:sz w:val="12"/>
                <w:szCs w:val="12"/>
              </w:rPr>
              <w:t>Basic</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209AF9" w14:textId="77777777" w:rsidR="009463C4" w:rsidRPr="00F21B19" w:rsidRDefault="009463C4" w:rsidP="0018569B">
            <w:pPr>
              <w:spacing w:after="0"/>
              <w:rPr>
                <w:rFonts w:ascii="Arial" w:hAnsi="Arial"/>
                <w:sz w:val="12"/>
                <w:szCs w:val="12"/>
              </w:rPr>
            </w:pPr>
            <w:r w:rsidRPr="00F21B19">
              <w:rPr>
                <w:rFonts w:ascii="Arial" w:hAnsi="Arial"/>
                <w:sz w:val="12"/>
                <w:szCs w:val="12"/>
              </w:rPr>
              <w:t>PUR</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E5E766" w14:textId="77777777" w:rsidR="009463C4" w:rsidRPr="00F21B19" w:rsidRDefault="009463C4" w:rsidP="0018569B">
            <w:pPr>
              <w:spacing w:after="0"/>
              <w:rPr>
                <w:rFonts w:ascii="Arial" w:hAnsi="Arial"/>
                <w:sz w:val="12"/>
                <w:szCs w:val="12"/>
              </w:rPr>
            </w:pPr>
            <w:r w:rsidRPr="00F21B19">
              <w:rPr>
                <w:rFonts w:ascii="Arial" w:hAnsi="Arial"/>
                <w:sz w:val="12"/>
                <w:szCs w:val="12"/>
              </w:rPr>
              <w:t>Multi-TB</w:t>
            </w:r>
          </w:p>
        </w:tc>
      </w:tr>
      <w:tr w:rsidR="009463C4" w:rsidRPr="00F21B19" w14:paraId="148B9EA0"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EE8D9BD" w14:textId="77777777" w:rsidR="009463C4" w:rsidRPr="00F21B19" w:rsidRDefault="009463C4" w:rsidP="0018569B">
            <w:pPr>
              <w:spacing w:after="0"/>
              <w:rPr>
                <w:rFonts w:ascii="Arial" w:hAnsi="Arial"/>
                <w:sz w:val="12"/>
                <w:szCs w:val="12"/>
              </w:rPr>
            </w:pPr>
            <w:r w:rsidRPr="00F21B19">
              <w:rPr>
                <w:rFonts w:ascii="Arial" w:hAnsi="Arial"/>
                <w:sz w:val="12"/>
                <w:szCs w:val="12"/>
              </w:rPr>
              <w:t>Flag for format</w:t>
            </w:r>
            <w:r w:rsidRPr="00F21B19">
              <w:rPr>
                <w:rFonts w:ascii="Arial" w:hAnsi="Arial"/>
                <w:sz w:val="12"/>
                <w:szCs w:val="12"/>
                <w:lang w:eastAsia="zh-CN"/>
              </w:rPr>
              <w:t xml:space="preserve"> 6-</w:t>
            </w:r>
            <w:r w:rsidRPr="00F21B19">
              <w:rPr>
                <w:rFonts w:ascii="Arial" w:hAnsi="Arial"/>
                <w:sz w:val="12"/>
                <w:szCs w:val="12"/>
              </w:rPr>
              <w:t>0</w:t>
            </w:r>
            <w:r w:rsidRPr="00F21B19">
              <w:rPr>
                <w:rFonts w:ascii="Arial" w:hAnsi="Arial"/>
                <w:sz w:val="12"/>
                <w:szCs w:val="12"/>
                <w:lang w:eastAsia="zh-CN"/>
              </w:rPr>
              <w:t>B</w:t>
            </w:r>
            <w:r w:rsidRPr="00F21B19">
              <w:rPr>
                <w:rFonts w:ascii="Arial" w:hAnsi="Arial"/>
                <w:sz w:val="12"/>
                <w:szCs w:val="12"/>
              </w:rPr>
              <w:t>/format</w:t>
            </w:r>
            <w:r w:rsidRPr="00F21B19">
              <w:rPr>
                <w:rFonts w:ascii="Arial" w:hAnsi="Arial"/>
                <w:sz w:val="12"/>
                <w:szCs w:val="12"/>
                <w:lang w:eastAsia="zh-CN"/>
              </w:rPr>
              <w:t xml:space="preserve"> 6-</w:t>
            </w:r>
            <w:r w:rsidRPr="00F21B19">
              <w:rPr>
                <w:rFonts w:ascii="Arial" w:hAnsi="Arial"/>
                <w:sz w:val="12"/>
                <w:szCs w:val="12"/>
              </w:rPr>
              <w:t>1</w:t>
            </w:r>
            <w:r w:rsidRPr="00F21B19">
              <w:rPr>
                <w:rFonts w:ascii="Arial" w:hAnsi="Arial"/>
                <w:sz w:val="12"/>
                <w:szCs w:val="12"/>
                <w:lang w:eastAsia="zh-CN"/>
              </w:rPr>
              <w:t>B</w:t>
            </w:r>
            <w:r w:rsidRPr="00F21B19">
              <w:rPr>
                <w:rFonts w:ascii="Arial" w:hAnsi="Arial"/>
                <w:sz w:val="12"/>
                <w:szCs w:val="12"/>
              </w:rPr>
              <w:t xml:space="preserve"> differentiation</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5F5F9EF"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820A3C"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CF736B"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r>
      <w:tr w:rsidR="009463C4" w:rsidRPr="00F21B19" w14:paraId="27DF0C58"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B510FEE" w14:textId="77777777" w:rsidR="009463C4" w:rsidRPr="00F21B19" w:rsidRDefault="009463C4" w:rsidP="0018569B">
            <w:pPr>
              <w:spacing w:after="0"/>
              <w:rPr>
                <w:rFonts w:ascii="Arial" w:hAnsi="Arial"/>
                <w:sz w:val="12"/>
                <w:szCs w:val="12"/>
              </w:rPr>
            </w:pPr>
            <w:r w:rsidRPr="00F21B19">
              <w:rPr>
                <w:rFonts w:ascii="Arial" w:hAnsi="Arial"/>
                <w:sz w:val="12"/>
                <w:szCs w:val="12"/>
              </w:rPr>
              <w:t>Modulation and coding scheme</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DCF2F3"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4-bits</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615E25"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4-bits</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6593AC"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r>
      <w:tr w:rsidR="009463C4" w:rsidRPr="00F21B19" w14:paraId="3101B1F5"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2E96429" w14:textId="77777777" w:rsidR="009463C4" w:rsidRPr="00F21B19" w:rsidRDefault="009463C4" w:rsidP="0018569B">
            <w:pPr>
              <w:spacing w:after="0"/>
              <w:rPr>
                <w:rFonts w:ascii="Arial" w:hAnsi="Arial"/>
                <w:sz w:val="12"/>
                <w:szCs w:val="12"/>
              </w:rPr>
            </w:pPr>
            <w:r w:rsidRPr="00F21B19">
              <w:rPr>
                <w:rFonts w:ascii="Arial" w:hAnsi="Arial"/>
                <w:color w:val="AFABAB"/>
                <w:sz w:val="12"/>
                <w:szCs w:val="12"/>
              </w:rPr>
              <w:t xml:space="preserve">Resource block assignment </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EB44AB7" w14:textId="77777777" w:rsidR="009463C4" w:rsidRPr="00F21B19" w:rsidRDefault="009463C4" w:rsidP="0018569B">
            <w:pPr>
              <w:spacing w:after="0"/>
              <w:jc w:val="center"/>
              <w:rPr>
                <w:rFonts w:ascii="Arial" w:hAnsi="Arial"/>
                <w:color w:val="AFABAB"/>
                <w:sz w:val="12"/>
                <w:szCs w:val="12"/>
              </w:rPr>
            </w:pPr>
          </w:p>
          <w:tbl>
            <w:tblPr>
              <w:tblStyle w:val="TableGrid20"/>
              <w:tblW w:w="0" w:type="auto"/>
              <w:tblLook w:val="04A0" w:firstRow="1" w:lastRow="0" w:firstColumn="1" w:lastColumn="0" w:noHBand="0" w:noVBand="1"/>
            </w:tblPr>
            <w:tblGrid>
              <w:gridCol w:w="713"/>
              <w:gridCol w:w="396"/>
            </w:tblGrid>
            <w:tr w:rsidR="009463C4" w:rsidRPr="00F21B19" w14:paraId="10643394" w14:textId="77777777" w:rsidTr="0018569B">
              <w:tc>
                <w:tcPr>
                  <w:tcW w:w="0" w:type="auto"/>
                </w:tcPr>
                <w:p w14:paraId="25A335C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0" w:type="auto"/>
                </w:tcPr>
                <w:p w14:paraId="01540C3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2A60C857" w14:textId="77777777" w:rsidTr="0018569B">
              <w:tc>
                <w:tcPr>
                  <w:tcW w:w="0" w:type="auto"/>
                </w:tcPr>
                <w:p w14:paraId="6F1B79B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0" w:type="auto"/>
                </w:tcPr>
                <w:p w14:paraId="0C18B19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15E37F0D" w14:textId="77777777" w:rsidTr="0018569B">
              <w:tc>
                <w:tcPr>
                  <w:tcW w:w="0" w:type="auto"/>
                </w:tcPr>
                <w:p w14:paraId="5DF2821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0" w:type="auto"/>
                </w:tcPr>
                <w:p w14:paraId="3B75164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54DC1A3D" w14:textId="77777777" w:rsidTr="0018569B">
              <w:tc>
                <w:tcPr>
                  <w:tcW w:w="0" w:type="auto"/>
                </w:tcPr>
                <w:p w14:paraId="538DDB7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0" w:type="auto"/>
                </w:tcPr>
                <w:p w14:paraId="0429DBA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0C827265" w14:textId="77777777" w:rsidTr="0018569B">
              <w:tc>
                <w:tcPr>
                  <w:tcW w:w="0" w:type="auto"/>
                </w:tcPr>
                <w:p w14:paraId="1AE7731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0" w:type="auto"/>
                </w:tcPr>
                <w:p w14:paraId="3C365C5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743F5C2A" w14:textId="77777777" w:rsidTr="0018569B">
              <w:tc>
                <w:tcPr>
                  <w:tcW w:w="0" w:type="auto"/>
                </w:tcPr>
                <w:p w14:paraId="036B43E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0" w:type="auto"/>
                </w:tcPr>
                <w:p w14:paraId="45193CD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76FEC1E0" w14:textId="77777777" w:rsidTr="0018569B">
              <w:tc>
                <w:tcPr>
                  <w:tcW w:w="0" w:type="auto"/>
                </w:tcPr>
                <w:p w14:paraId="3DBFBE9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0" w:type="auto"/>
                </w:tcPr>
                <w:p w14:paraId="7FFF0F6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2660981A" w14:textId="77777777" w:rsidR="009463C4" w:rsidRPr="00F21B19" w:rsidRDefault="009463C4" w:rsidP="0018569B">
            <w:pPr>
              <w:spacing w:after="0"/>
              <w:jc w:val="center"/>
              <w:rPr>
                <w:rFonts w:ascii="Calibri" w:eastAsia="Calibri" w:hAnsi="Calibri" w:cs="Calibri"/>
                <w:color w:val="AFABAB"/>
                <w:sz w:val="12"/>
                <w:szCs w:val="12"/>
              </w:rPr>
            </w:pPr>
          </w:p>
          <w:p w14:paraId="62B7DC4F" w14:textId="77777777" w:rsidR="009463C4" w:rsidRPr="00F21B19" w:rsidRDefault="009463C4" w:rsidP="0018569B">
            <w:pPr>
              <w:spacing w:after="0"/>
              <w:jc w:val="center"/>
              <w:rPr>
                <w:rFonts w:ascii="Arial" w:hAnsi="Arial"/>
                <w:sz w:val="12"/>
                <w:szCs w:val="12"/>
              </w:rPr>
            </w:pPr>
            <w:r w:rsidRPr="00F21B19">
              <w:rPr>
                <w:rFonts w:ascii="Arial" w:hAnsi="Arial"/>
                <w:color w:val="AFABAB"/>
                <w:sz w:val="12"/>
                <w:szCs w:val="12"/>
              </w:rPr>
              <w:t xml:space="preserve">+ up </w:t>
            </w:r>
            <w:r>
              <w:rPr>
                <w:rFonts w:ascii="Arial" w:hAnsi="Arial"/>
                <w:color w:val="AFABAB"/>
                <w:sz w:val="12"/>
                <w:szCs w:val="12"/>
              </w:rPr>
              <w:t xml:space="preserve">to </w:t>
            </w:r>
            <w:r w:rsidRPr="00F21B19">
              <w:rPr>
                <w:rFonts w:ascii="Arial" w:hAnsi="Arial"/>
                <w:color w:val="AFABAB"/>
                <w:sz w:val="12"/>
                <w:szCs w:val="12"/>
              </w:rPr>
              <w:t>5-bits</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8BABC0" w14:textId="77777777" w:rsidR="009463C4" w:rsidRPr="00F21B19" w:rsidRDefault="009463C4" w:rsidP="0018569B">
            <w:pPr>
              <w:spacing w:after="0"/>
              <w:jc w:val="center"/>
              <w:rPr>
                <w:rFonts w:ascii="Arial" w:hAnsi="Arial"/>
                <w:color w:val="AFABAB"/>
                <w:sz w:val="12"/>
                <w:szCs w:val="12"/>
              </w:rPr>
            </w:pPr>
          </w:p>
          <w:tbl>
            <w:tblPr>
              <w:tblStyle w:val="TableGrid20"/>
              <w:tblW w:w="0" w:type="auto"/>
              <w:tblLook w:val="04A0" w:firstRow="1" w:lastRow="0" w:firstColumn="1" w:lastColumn="0" w:noHBand="0" w:noVBand="1"/>
            </w:tblPr>
            <w:tblGrid>
              <w:gridCol w:w="713"/>
              <w:gridCol w:w="396"/>
            </w:tblGrid>
            <w:tr w:rsidR="009463C4" w:rsidRPr="00F21B19" w14:paraId="5074B375" w14:textId="77777777" w:rsidTr="0018569B">
              <w:tc>
                <w:tcPr>
                  <w:tcW w:w="0" w:type="auto"/>
                </w:tcPr>
                <w:p w14:paraId="0348B18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0" w:type="auto"/>
                </w:tcPr>
                <w:p w14:paraId="16D04F0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3E3CCD83" w14:textId="77777777" w:rsidTr="0018569B">
              <w:tc>
                <w:tcPr>
                  <w:tcW w:w="0" w:type="auto"/>
                </w:tcPr>
                <w:p w14:paraId="2815804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0" w:type="auto"/>
                </w:tcPr>
                <w:p w14:paraId="5BE6BF1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2E9714D8" w14:textId="77777777" w:rsidTr="0018569B">
              <w:tc>
                <w:tcPr>
                  <w:tcW w:w="0" w:type="auto"/>
                </w:tcPr>
                <w:p w14:paraId="3DA4E85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0" w:type="auto"/>
                </w:tcPr>
                <w:p w14:paraId="7A73267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1B06F30E" w14:textId="77777777" w:rsidTr="0018569B">
              <w:tc>
                <w:tcPr>
                  <w:tcW w:w="0" w:type="auto"/>
                </w:tcPr>
                <w:p w14:paraId="7507811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0" w:type="auto"/>
                </w:tcPr>
                <w:p w14:paraId="3BF0AC1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616F68A2" w14:textId="77777777" w:rsidTr="0018569B">
              <w:tc>
                <w:tcPr>
                  <w:tcW w:w="0" w:type="auto"/>
                </w:tcPr>
                <w:p w14:paraId="74A72DD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0" w:type="auto"/>
                </w:tcPr>
                <w:p w14:paraId="4C973F9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31C8DDAF" w14:textId="77777777" w:rsidTr="0018569B">
              <w:tc>
                <w:tcPr>
                  <w:tcW w:w="0" w:type="auto"/>
                </w:tcPr>
                <w:p w14:paraId="0A0DF47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0" w:type="auto"/>
                </w:tcPr>
                <w:p w14:paraId="5467EBA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6323652E" w14:textId="77777777" w:rsidTr="0018569B">
              <w:tc>
                <w:tcPr>
                  <w:tcW w:w="0" w:type="auto"/>
                </w:tcPr>
                <w:p w14:paraId="01ED3EE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0" w:type="auto"/>
                </w:tcPr>
                <w:p w14:paraId="0592932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5FED80C6" w14:textId="77777777" w:rsidR="009463C4" w:rsidRPr="00F21B19" w:rsidRDefault="009463C4" w:rsidP="0018569B">
            <w:pPr>
              <w:spacing w:after="0"/>
              <w:jc w:val="center"/>
              <w:rPr>
                <w:rFonts w:ascii="Calibri" w:eastAsia="Calibri" w:hAnsi="Calibri" w:cs="Calibri"/>
                <w:color w:val="AFABAB"/>
                <w:sz w:val="12"/>
                <w:szCs w:val="12"/>
              </w:rPr>
            </w:pPr>
          </w:p>
          <w:p w14:paraId="35720C23" w14:textId="77777777" w:rsidR="009463C4" w:rsidRPr="00F21B19" w:rsidRDefault="009463C4" w:rsidP="0018569B">
            <w:pPr>
              <w:spacing w:after="0"/>
              <w:jc w:val="center"/>
              <w:rPr>
                <w:rFonts w:ascii="Arial" w:hAnsi="Arial"/>
                <w:sz w:val="12"/>
                <w:szCs w:val="12"/>
              </w:rPr>
            </w:pPr>
            <w:r w:rsidRPr="00F21B19">
              <w:rPr>
                <w:rFonts w:ascii="Arial" w:hAnsi="Arial"/>
                <w:color w:val="AFABAB"/>
                <w:sz w:val="12"/>
                <w:szCs w:val="12"/>
              </w:rPr>
              <w:t xml:space="preserve">+ up </w:t>
            </w:r>
            <w:r>
              <w:rPr>
                <w:rFonts w:ascii="Arial" w:hAnsi="Arial"/>
                <w:color w:val="AFABAB"/>
                <w:sz w:val="12"/>
                <w:szCs w:val="12"/>
              </w:rPr>
              <w:t xml:space="preserve">to </w:t>
            </w:r>
            <w:r w:rsidRPr="00F21B19">
              <w:rPr>
                <w:rFonts w:ascii="Arial" w:hAnsi="Arial"/>
                <w:color w:val="AFABAB"/>
                <w:sz w:val="12"/>
                <w:szCs w:val="12"/>
              </w:rPr>
              <w:t>5-bits</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3487D3E" w14:textId="77777777" w:rsidR="009463C4" w:rsidRPr="00F21B19" w:rsidRDefault="009463C4" w:rsidP="0018569B">
            <w:pPr>
              <w:spacing w:after="0"/>
              <w:jc w:val="center"/>
              <w:rPr>
                <w:rFonts w:ascii="Arial" w:hAnsi="Arial"/>
                <w:color w:val="AFABAB"/>
                <w:sz w:val="12"/>
                <w:szCs w:val="12"/>
              </w:rPr>
            </w:pPr>
          </w:p>
          <w:tbl>
            <w:tblPr>
              <w:tblStyle w:val="TableGrid20"/>
              <w:tblW w:w="0" w:type="auto"/>
              <w:tblLook w:val="04A0" w:firstRow="1" w:lastRow="0" w:firstColumn="1" w:lastColumn="0" w:noHBand="0" w:noVBand="1"/>
            </w:tblPr>
            <w:tblGrid>
              <w:gridCol w:w="713"/>
              <w:gridCol w:w="396"/>
            </w:tblGrid>
            <w:tr w:rsidR="009463C4" w:rsidRPr="00F21B19" w14:paraId="694A89A2" w14:textId="77777777" w:rsidTr="0018569B">
              <w:tc>
                <w:tcPr>
                  <w:tcW w:w="0" w:type="auto"/>
                </w:tcPr>
                <w:p w14:paraId="3EF9AE4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0" w:type="auto"/>
                </w:tcPr>
                <w:p w14:paraId="0B9EE1D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55088AC4" w14:textId="77777777" w:rsidTr="0018569B">
              <w:tc>
                <w:tcPr>
                  <w:tcW w:w="0" w:type="auto"/>
                </w:tcPr>
                <w:p w14:paraId="6B8F033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0" w:type="auto"/>
                </w:tcPr>
                <w:p w14:paraId="687B160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5E058F01" w14:textId="77777777" w:rsidTr="0018569B">
              <w:tc>
                <w:tcPr>
                  <w:tcW w:w="0" w:type="auto"/>
                </w:tcPr>
                <w:p w14:paraId="43C06FF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0" w:type="auto"/>
                </w:tcPr>
                <w:p w14:paraId="4893829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6D393D15" w14:textId="77777777" w:rsidTr="0018569B">
              <w:tc>
                <w:tcPr>
                  <w:tcW w:w="0" w:type="auto"/>
                </w:tcPr>
                <w:p w14:paraId="164C036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0" w:type="auto"/>
                </w:tcPr>
                <w:p w14:paraId="7D2AC7A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4E3009B2" w14:textId="77777777" w:rsidTr="0018569B">
              <w:tc>
                <w:tcPr>
                  <w:tcW w:w="0" w:type="auto"/>
                </w:tcPr>
                <w:p w14:paraId="47E9477D"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0" w:type="auto"/>
                </w:tcPr>
                <w:p w14:paraId="5B685FC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3F7F96BC" w14:textId="77777777" w:rsidTr="0018569B">
              <w:tc>
                <w:tcPr>
                  <w:tcW w:w="0" w:type="auto"/>
                </w:tcPr>
                <w:p w14:paraId="23F0E3C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0" w:type="auto"/>
                </w:tcPr>
                <w:p w14:paraId="6B5F3BA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1B1C2F03" w14:textId="77777777" w:rsidTr="0018569B">
              <w:tc>
                <w:tcPr>
                  <w:tcW w:w="0" w:type="auto"/>
                </w:tcPr>
                <w:p w14:paraId="1CC67EE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0" w:type="auto"/>
                </w:tcPr>
                <w:p w14:paraId="05FECD7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23443A18" w14:textId="77777777" w:rsidR="009463C4" w:rsidRPr="00F21B19" w:rsidRDefault="009463C4" w:rsidP="0018569B">
            <w:pPr>
              <w:spacing w:after="0"/>
              <w:jc w:val="center"/>
              <w:rPr>
                <w:rFonts w:ascii="Calibri" w:eastAsia="Calibri" w:hAnsi="Calibri" w:cs="Calibri"/>
                <w:color w:val="AFABAB"/>
                <w:sz w:val="12"/>
                <w:szCs w:val="12"/>
              </w:rPr>
            </w:pPr>
          </w:p>
          <w:p w14:paraId="0B756072" w14:textId="77777777" w:rsidR="009463C4" w:rsidRPr="00F21B19" w:rsidRDefault="009463C4" w:rsidP="0018569B">
            <w:pPr>
              <w:spacing w:after="0"/>
              <w:jc w:val="center"/>
              <w:rPr>
                <w:rFonts w:ascii="Arial" w:hAnsi="Arial"/>
                <w:sz w:val="12"/>
                <w:szCs w:val="12"/>
              </w:rPr>
            </w:pPr>
            <w:r w:rsidRPr="514EA3C7">
              <w:rPr>
                <w:rFonts w:ascii="Arial" w:hAnsi="Arial"/>
                <w:color w:val="AFABAB"/>
                <w:sz w:val="12"/>
                <w:szCs w:val="12"/>
              </w:rPr>
              <w:t xml:space="preserve">+ up </w:t>
            </w:r>
            <w:r>
              <w:rPr>
                <w:rFonts w:ascii="Arial" w:hAnsi="Arial"/>
                <w:color w:val="AFABAB"/>
                <w:sz w:val="12"/>
                <w:szCs w:val="12"/>
              </w:rPr>
              <w:t xml:space="preserve">to </w:t>
            </w:r>
            <w:r w:rsidRPr="514EA3C7">
              <w:rPr>
                <w:rFonts w:ascii="Arial" w:hAnsi="Arial"/>
                <w:color w:val="AFABAB"/>
                <w:sz w:val="12"/>
                <w:szCs w:val="12"/>
              </w:rPr>
              <w:t>5-bits</w:t>
            </w:r>
          </w:p>
        </w:tc>
      </w:tr>
      <w:tr w:rsidR="009463C4" w:rsidRPr="00F21B19" w14:paraId="5B3A5FC3"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914D4DA" w14:textId="77777777" w:rsidR="009463C4" w:rsidRPr="00F21B19" w:rsidRDefault="009463C4" w:rsidP="0018569B">
            <w:pPr>
              <w:spacing w:after="0"/>
              <w:rPr>
                <w:rFonts w:ascii="Arial" w:hAnsi="Arial"/>
                <w:sz w:val="12"/>
                <w:szCs w:val="12"/>
              </w:rPr>
            </w:pPr>
            <w:r w:rsidRPr="00F21B19">
              <w:rPr>
                <w:rFonts w:ascii="Arial" w:hAnsi="Arial"/>
                <w:sz w:val="12"/>
                <w:szCs w:val="12"/>
              </w:rPr>
              <w:t>Repetition number</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3688A9"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3-bits</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259097"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3-bits</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28B87C"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3-bits</w:t>
            </w:r>
          </w:p>
        </w:tc>
      </w:tr>
      <w:tr w:rsidR="009463C4" w:rsidRPr="00F21B19" w14:paraId="54470E2B"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9789933" w14:textId="77777777" w:rsidR="009463C4" w:rsidRPr="00F21B19" w:rsidRDefault="009463C4" w:rsidP="0018569B">
            <w:pPr>
              <w:spacing w:after="0"/>
              <w:rPr>
                <w:rFonts w:ascii="Arial" w:hAnsi="Arial"/>
                <w:sz w:val="12"/>
                <w:szCs w:val="12"/>
              </w:rPr>
            </w:pPr>
            <w:r w:rsidRPr="00F21B19">
              <w:rPr>
                <w:rFonts w:ascii="Arial" w:hAnsi="Arial"/>
                <w:sz w:val="12"/>
                <w:szCs w:val="12"/>
              </w:rPr>
              <w:t>HARQ process number</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9A1FCE"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DC2F959"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E4D187"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r>
      <w:tr w:rsidR="009463C4" w:rsidRPr="00F21B19" w14:paraId="139987E4"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4F77790" w14:textId="77777777" w:rsidR="009463C4" w:rsidRPr="00F21B19" w:rsidRDefault="009463C4" w:rsidP="0018569B">
            <w:pPr>
              <w:spacing w:after="0"/>
              <w:rPr>
                <w:rFonts w:ascii="Arial" w:hAnsi="Arial"/>
                <w:sz w:val="12"/>
                <w:szCs w:val="12"/>
              </w:rPr>
            </w:pPr>
            <w:r w:rsidRPr="00F21B19">
              <w:rPr>
                <w:rFonts w:ascii="Arial" w:hAnsi="Arial"/>
                <w:sz w:val="12"/>
                <w:szCs w:val="12"/>
              </w:rPr>
              <w:t>New data indicator</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B2B763"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7323645"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58BEB9"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r>
      <w:tr w:rsidR="009463C4" w:rsidRPr="00F21B19" w14:paraId="1DA19BB1"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3FEF0A7" w14:textId="77777777" w:rsidR="009463C4" w:rsidRPr="00F21B19" w:rsidRDefault="009463C4" w:rsidP="0018569B">
            <w:pPr>
              <w:spacing w:after="0"/>
              <w:rPr>
                <w:rFonts w:ascii="Arial" w:hAnsi="Arial"/>
                <w:sz w:val="12"/>
                <w:szCs w:val="12"/>
              </w:rPr>
            </w:pPr>
            <w:r w:rsidRPr="00F21B19">
              <w:rPr>
                <w:rFonts w:ascii="Arial" w:hAnsi="Arial"/>
                <w:sz w:val="12"/>
                <w:szCs w:val="12"/>
              </w:rPr>
              <w:t>HARQ-ACK resource offset</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62DA55"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95EDA66"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ED6DFF"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r>
      <w:tr w:rsidR="009463C4" w:rsidRPr="00F21B19" w14:paraId="25E75C2B"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BDE96C9" w14:textId="77777777" w:rsidR="009463C4" w:rsidRPr="00F21B19" w:rsidRDefault="009463C4" w:rsidP="0018569B">
            <w:pPr>
              <w:spacing w:after="0"/>
              <w:rPr>
                <w:rFonts w:ascii="Arial" w:hAnsi="Arial"/>
                <w:sz w:val="12"/>
                <w:szCs w:val="12"/>
              </w:rPr>
            </w:pPr>
            <w:r w:rsidRPr="00F21B19">
              <w:rPr>
                <w:rFonts w:ascii="Arial" w:hAnsi="Arial"/>
                <w:sz w:val="12"/>
                <w:szCs w:val="12"/>
              </w:rPr>
              <w:t>DCI subframe repetition number</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54B93C9"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7135AD"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524F567"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r>
      <w:tr w:rsidR="009463C4" w:rsidRPr="00F21B19" w14:paraId="2E9D315C"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7C798E4" w14:textId="77777777" w:rsidR="009463C4" w:rsidRPr="00F21B19" w:rsidRDefault="009463C4" w:rsidP="0018569B">
            <w:pPr>
              <w:spacing w:after="0"/>
              <w:rPr>
                <w:rFonts w:ascii="Arial" w:hAnsi="Arial"/>
                <w:sz w:val="12"/>
                <w:szCs w:val="12"/>
              </w:rPr>
            </w:pPr>
            <w:r w:rsidRPr="00F21B19">
              <w:rPr>
                <w:rFonts w:ascii="Arial" w:hAnsi="Arial"/>
                <w:sz w:val="12"/>
                <w:szCs w:val="12"/>
              </w:rPr>
              <w:t>Scheduling TBs for Unicast</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41304D"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E6F323"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0A2E40"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10-bits</w:t>
            </w:r>
          </w:p>
        </w:tc>
      </w:tr>
      <w:tr w:rsidR="009463C4" w:rsidRPr="00F21B19" w14:paraId="0E6CF522"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7B5463" w14:textId="77777777" w:rsidR="009463C4" w:rsidRPr="00F21B19" w:rsidRDefault="009463C4" w:rsidP="0018569B">
            <w:pPr>
              <w:spacing w:after="0"/>
              <w:rPr>
                <w:rFonts w:ascii="Arial" w:hAnsi="Arial"/>
                <w:sz w:val="12"/>
                <w:szCs w:val="12"/>
              </w:rPr>
            </w:pPr>
            <w:r w:rsidRPr="00F21B19">
              <w:rPr>
                <w:rFonts w:ascii="Arial" w:hAnsi="Arial"/>
                <w:sz w:val="12"/>
                <w:szCs w:val="12"/>
              </w:rPr>
              <w:t>Resource reservation</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613C20"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4C4927"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9F397C"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r>
      <w:tr w:rsidR="009463C4" w:rsidRPr="00F21B19" w14:paraId="6D6A46DF"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504DDD7" w14:textId="77777777" w:rsidR="009463C4" w:rsidRPr="00F21B19" w:rsidRDefault="009463C4" w:rsidP="0018569B">
            <w:pPr>
              <w:spacing w:after="0"/>
              <w:rPr>
                <w:rFonts w:ascii="Arial" w:hAnsi="Arial"/>
                <w:sz w:val="12"/>
                <w:szCs w:val="12"/>
              </w:rPr>
            </w:pPr>
            <w:r w:rsidRPr="00F21B19">
              <w:rPr>
                <w:rFonts w:ascii="Arial" w:hAnsi="Arial"/>
                <w:sz w:val="12"/>
                <w:szCs w:val="12"/>
              </w:rPr>
              <w:t>Total number of bits</w:t>
            </w:r>
            <w:r>
              <w:br/>
            </w:r>
            <w:r w:rsidRPr="4F69FE09">
              <w:rPr>
                <w:rFonts w:ascii="Arial" w:hAnsi="Arial"/>
                <w:b/>
                <w:bCs/>
                <w:sz w:val="12"/>
                <w:szCs w:val="12"/>
              </w:rPr>
              <w:t>Cat-M1</w:t>
            </w:r>
            <w:r>
              <w:rPr>
                <w:rFonts w:ascii="Arial" w:hAnsi="Arial"/>
                <w:b/>
                <w:bCs/>
                <w:sz w:val="12"/>
                <w:szCs w:val="12"/>
              </w:rPr>
              <w:t xml:space="preserve"> 1.4 MHz UE BW</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BF3555" w14:textId="77777777" w:rsidR="009463C4" w:rsidRDefault="009463C4" w:rsidP="0018569B">
            <w:pPr>
              <w:spacing w:after="0"/>
              <w:jc w:val="center"/>
              <w:rPr>
                <w:rFonts w:ascii="Arial" w:hAnsi="Arial"/>
                <w:b/>
                <w:bCs/>
                <w:sz w:val="12"/>
                <w:szCs w:val="12"/>
              </w:rPr>
            </w:pPr>
            <w:r w:rsidRPr="514EA3C7">
              <w:rPr>
                <w:rFonts w:ascii="Arial" w:hAnsi="Arial"/>
                <w:b/>
                <w:bCs/>
                <w:sz w:val="12"/>
                <w:szCs w:val="12"/>
              </w:rPr>
              <w:t>Resource block assignment +14-bits</w:t>
            </w:r>
            <w:r>
              <w:rPr>
                <w:rFonts w:ascii="Arial" w:hAnsi="Arial"/>
                <w:b/>
                <w:bCs/>
                <w:sz w:val="12"/>
                <w:szCs w:val="12"/>
              </w:rPr>
              <w:t xml:space="preserve"> =</w:t>
            </w:r>
          </w:p>
          <w:p w14:paraId="106DC883" w14:textId="77777777" w:rsidR="009463C4" w:rsidRDefault="009463C4" w:rsidP="0018569B">
            <w:pPr>
              <w:spacing w:after="0"/>
              <w:jc w:val="center"/>
              <w:rPr>
                <w:rFonts w:ascii="Arial" w:hAnsi="Arial"/>
                <w:b/>
                <w:bCs/>
                <w:sz w:val="12"/>
                <w:szCs w:val="12"/>
              </w:rPr>
            </w:pPr>
          </w:p>
          <w:tbl>
            <w:tblPr>
              <w:tblStyle w:val="TableGrid20"/>
              <w:tblW w:w="0" w:type="auto"/>
              <w:tblLook w:val="04A0" w:firstRow="1" w:lastRow="0" w:firstColumn="1" w:lastColumn="0" w:noHBand="0" w:noVBand="1"/>
            </w:tblPr>
            <w:tblGrid>
              <w:gridCol w:w="615"/>
              <w:gridCol w:w="398"/>
              <w:gridCol w:w="398"/>
              <w:gridCol w:w="607"/>
            </w:tblGrid>
            <w:tr w:rsidR="009463C4" w:rsidRPr="00F21B19" w14:paraId="0D41AC17" w14:textId="77777777" w:rsidTr="0018569B">
              <w:tc>
                <w:tcPr>
                  <w:tcW w:w="615" w:type="dxa"/>
                </w:tcPr>
                <w:p w14:paraId="5EB1F9C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773" w:type="dxa"/>
                  <w:gridSpan w:val="2"/>
                </w:tcPr>
                <w:p w14:paraId="6CC7CC8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607" w:type="dxa"/>
                </w:tcPr>
                <w:p w14:paraId="47FE9908"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1E2F9A77" w14:textId="77777777" w:rsidTr="0018569B">
              <w:tc>
                <w:tcPr>
                  <w:tcW w:w="615" w:type="dxa"/>
                </w:tcPr>
                <w:p w14:paraId="2B739C3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75" w:type="dxa"/>
                </w:tcPr>
                <w:p w14:paraId="0D3CA3C1" w14:textId="77777777" w:rsidR="009463C4" w:rsidRPr="00F21B19" w:rsidRDefault="009463C4" w:rsidP="0018569B">
                  <w:pPr>
                    <w:jc w:val="center"/>
                    <w:rPr>
                      <w:rFonts w:ascii="Calibri" w:eastAsia="Calibri" w:hAnsi="Calibri" w:cs="Calibri"/>
                      <w:color w:val="AFABAB"/>
                      <w:sz w:val="12"/>
                      <w:szCs w:val="12"/>
                    </w:rPr>
                  </w:pPr>
                  <w:r w:rsidRPr="430B504A">
                    <w:rPr>
                      <w:rFonts w:ascii="Calibri" w:eastAsia="Calibri" w:hAnsi="Calibri" w:cs="Calibri"/>
                      <w:color w:val="AFABAB"/>
                      <w:sz w:val="12"/>
                      <w:szCs w:val="12"/>
                    </w:rPr>
                    <w:t>0+1</w:t>
                  </w:r>
                </w:p>
              </w:tc>
              <w:tc>
                <w:tcPr>
                  <w:tcW w:w="0" w:type="auto"/>
                  <w:vMerge w:val="restart"/>
                </w:tcPr>
                <w:p w14:paraId="6A62D84F" w14:textId="77777777" w:rsidR="009463C4" w:rsidRDefault="009463C4" w:rsidP="0018569B">
                  <w:pPr>
                    <w:jc w:val="center"/>
                    <w:rPr>
                      <w:rFonts w:ascii="Calibri" w:eastAsia="Calibri" w:hAnsi="Calibri" w:cs="Calibri"/>
                      <w:color w:val="AFABAB"/>
                      <w:sz w:val="12"/>
                      <w:szCs w:val="12"/>
                    </w:rPr>
                  </w:pPr>
                </w:p>
                <w:p w14:paraId="6D114D8D" w14:textId="77777777" w:rsidR="009463C4" w:rsidRDefault="009463C4" w:rsidP="0018569B">
                  <w:pPr>
                    <w:jc w:val="center"/>
                    <w:rPr>
                      <w:rFonts w:ascii="Calibri" w:eastAsia="Calibri" w:hAnsi="Calibri" w:cs="Calibri"/>
                      <w:color w:val="AFABAB"/>
                      <w:sz w:val="12"/>
                      <w:szCs w:val="12"/>
                    </w:rPr>
                  </w:pPr>
                </w:p>
                <w:p w14:paraId="4BD907EB"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+14</w:t>
                  </w:r>
                </w:p>
              </w:tc>
              <w:tc>
                <w:tcPr>
                  <w:tcW w:w="607" w:type="dxa"/>
                </w:tcPr>
                <w:p w14:paraId="60119936"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15</w:t>
                  </w:r>
                </w:p>
              </w:tc>
            </w:tr>
            <w:tr w:rsidR="009463C4" w:rsidRPr="00F21B19" w14:paraId="51472357" w14:textId="77777777" w:rsidTr="0018569B">
              <w:tc>
                <w:tcPr>
                  <w:tcW w:w="615" w:type="dxa"/>
                </w:tcPr>
                <w:p w14:paraId="234585A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75" w:type="dxa"/>
                </w:tcPr>
                <w:p w14:paraId="3D24F08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+1</w:t>
                  </w:r>
                </w:p>
              </w:tc>
              <w:tc>
                <w:tcPr>
                  <w:tcW w:w="0" w:type="auto"/>
                  <w:vMerge/>
                </w:tcPr>
                <w:p w14:paraId="4D2CEA06"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4F1AC6BD"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16</w:t>
                  </w:r>
                </w:p>
              </w:tc>
            </w:tr>
            <w:tr w:rsidR="009463C4" w:rsidRPr="00F21B19" w14:paraId="35C85477" w14:textId="77777777" w:rsidTr="0018569B">
              <w:tc>
                <w:tcPr>
                  <w:tcW w:w="615" w:type="dxa"/>
                </w:tcPr>
                <w:p w14:paraId="3123A2E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75" w:type="dxa"/>
                </w:tcPr>
                <w:p w14:paraId="3F2DAA7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+1</w:t>
                  </w:r>
                </w:p>
              </w:tc>
              <w:tc>
                <w:tcPr>
                  <w:tcW w:w="0" w:type="auto"/>
                  <w:vMerge/>
                </w:tcPr>
                <w:p w14:paraId="55F1B807"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352DB6BE"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17</w:t>
                  </w:r>
                </w:p>
              </w:tc>
            </w:tr>
            <w:tr w:rsidR="009463C4" w:rsidRPr="00F21B19" w14:paraId="7E9FB00F" w14:textId="77777777" w:rsidTr="0018569B">
              <w:tc>
                <w:tcPr>
                  <w:tcW w:w="615" w:type="dxa"/>
                </w:tcPr>
                <w:p w14:paraId="615D30F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75" w:type="dxa"/>
                </w:tcPr>
                <w:p w14:paraId="4F2C8ED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+1</w:t>
                  </w:r>
                </w:p>
              </w:tc>
              <w:tc>
                <w:tcPr>
                  <w:tcW w:w="0" w:type="auto"/>
                  <w:vMerge/>
                </w:tcPr>
                <w:p w14:paraId="7B705B11"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20628547"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r>
            <w:tr w:rsidR="009463C4" w:rsidRPr="00F21B19" w14:paraId="2AC7378F" w14:textId="77777777" w:rsidTr="0018569B">
              <w:tc>
                <w:tcPr>
                  <w:tcW w:w="615" w:type="dxa"/>
                </w:tcPr>
                <w:p w14:paraId="4F32234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75" w:type="dxa"/>
                </w:tcPr>
                <w:p w14:paraId="5180A0D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+1</w:t>
                  </w:r>
                </w:p>
              </w:tc>
              <w:tc>
                <w:tcPr>
                  <w:tcW w:w="0" w:type="auto"/>
                  <w:vMerge/>
                </w:tcPr>
                <w:p w14:paraId="4EA6C1C7"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6E64C42F"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r w:rsidR="009463C4" w:rsidRPr="00F21B19" w14:paraId="3266C25F" w14:textId="77777777" w:rsidTr="0018569B">
              <w:tc>
                <w:tcPr>
                  <w:tcW w:w="615" w:type="dxa"/>
                </w:tcPr>
                <w:p w14:paraId="37AB45C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75" w:type="dxa"/>
                </w:tcPr>
                <w:p w14:paraId="40A10BE2" w14:textId="77777777" w:rsidR="009463C4" w:rsidRPr="00F21B19" w:rsidRDefault="009463C4" w:rsidP="0018569B">
                  <w:pPr>
                    <w:jc w:val="center"/>
                    <w:rPr>
                      <w:rFonts w:ascii="Calibri" w:eastAsia="Calibri" w:hAnsi="Calibri" w:cs="Calibri"/>
                      <w:color w:val="AFABAB"/>
                      <w:sz w:val="12"/>
                      <w:szCs w:val="12"/>
                    </w:rPr>
                  </w:pPr>
                  <w:r w:rsidRPr="430B504A">
                    <w:rPr>
                      <w:rFonts w:ascii="Calibri" w:eastAsia="Calibri" w:hAnsi="Calibri" w:cs="Calibri"/>
                      <w:color w:val="AFABAB"/>
                      <w:sz w:val="12"/>
                      <w:szCs w:val="12"/>
                    </w:rPr>
                    <w:t>4+</w:t>
                  </w:r>
                  <w:r>
                    <w:rPr>
                      <w:rFonts w:ascii="Calibri" w:eastAsia="Calibri" w:hAnsi="Calibri" w:cs="Calibri"/>
                      <w:color w:val="AFABAB"/>
                      <w:sz w:val="12"/>
                      <w:szCs w:val="12"/>
                    </w:rPr>
                    <w:t>1</w:t>
                  </w:r>
                </w:p>
              </w:tc>
              <w:tc>
                <w:tcPr>
                  <w:tcW w:w="0" w:type="auto"/>
                  <w:vMerge/>
                </w:tcPr>
                <w:p w14:paraId="7D51AB19"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411DE1A8"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bl>
          <w:p w14:paraId="2B3B9646" w14:textId="77777777" w:rsidR="009463C4" w:rsidRDefault="009463C4" w:rsidP="0018569B">
            <w:pPr>
              <w:spacing w:after="0"/>
              <w:jc w:val="center"/>
              <w:rPr>
                <w:rFonts w:ascii="Arial" w:hAnsi="Arial"/>
                <w:b/>
                <w:bCs/>
                <w:sz w:val="12"/>
                <w:szCs w:val="12"/>
              </w:rPr>
            </w:pPr>
          </w:p>
          <w:p w14:paraId="2800B427" w14:textId="77777777" w:rsidR="009463C4" w:rsidRPr="00F21B19" w:rsidRDefault="009463C4" w:rsidP="0018569B">
            <w:pPr>
              <w:spacing w:after="0"/>
              <w:jc w:val="center"/>
              <w:rPr>
                <w:rFonts w:ascii="Arial" w:hAnsi="Arial"/>
                <w:sz w:val="12"/>
                <w:szCs w:val="12"/>
              </w:rPr>
            </w:pP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E0C02E7" w14:textId="77777777" w:rsidR="009463C4" w:rsidRDefault="009463C4" w:rsidP="0018569B">
            <w:pPr>
              <w:spacing w:after="0"/>
              <w:jc w:val="center"/>
              <w:rPr>
                <w:rFonts w:ascii="Arial" w:hAnsi="Arial"/>
                <w:b/>
                <w:bCs/>
                <w:sz w:val="12"/>
                <w:szCs w:val="12"/>
              </w:rPr>
            </w:pPr>
            <w:r w:rsidRPr="00F21B19">
              <w:rPr>
                <w:rFonts w:ascii="Arial" w:hAnsi="Arial"/>
                <w:b/>
                <w:bCs/>
                <w:sz w:val="12"/>
                <w:szCs w:val="12"/>
              </w:rPr>
              <w:t>Resource block assignment +14-bits</w:t>
            </w:r>
            <w:r>
              <w:rPr>
                <w:rFonts w:ascii="Arial" w:hAnsi="Arial"/>
                <w:b/>
                <w:bCs/>
                <w:sz w:val="12"/>
                <w:szCs w:val="12"/>
              </w:rPr>
              <w:t xml:space="preserve"> =</w:t>
            </w:r>
          </w:p>
          <w:p w14:paraId="6DD81D60" w14:textId="77777777" w:rsidR="009463C4" w:rsidRDefault="009463C4" w:rsidP="0018569B">
            <w:pPr>
              <w:spacing w:after="0"/>
              <w:jc w:val="center"/>
              <w:rPr>
                <w:rFonts w:ascii="Arial" w:hAnsi="Arial"/>
                <w:b/>
                <w:bCs/>
                <w:sz w:val="12"/>
                <w:szCs w:val="12"/>
              </w:rPr>
            </w:pPr>
          </w:p>
          <w:tbl>
            <w:tblPr>
              <w:tblStyle w:val="TableGrid20"/>
              <w:tblW w:w="0" w:type="auto"/>
              <w:tblLook w:val="04A0" w:firstRow="1" w:lastRow="0" w:firstColumn="1" w:lastColumn="0" w:noHBand="0" w:noVBand="1"/>
            </w:tblPr>
            <w:tblGrid>
              <w:gridCol w:w="615"/>
              <w:gridCol w:w="398"/>
              <w:gridCol w:w="398"/>
              <w:gridCol w:w="607"/>
            </w:tblGrid>
            <w:tr w:rsidR="009463C4" w:rsidRPr="00F21B19" w14:paraId="64C1FBA5" w14:textId="77777777" w:rsidTr="0018569B">
              <w:tc>
                <w:tcPr>
                  <w:tcW w:w="615" w:type="dxa"/>
                </w:tcPr>
                <w:p w14:paraId="16EBD45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773" w:type="dxa"/>
                  <w:gridSpan w:val="2"/>
                </w:tcPr>
                <w:p w14:paraId="703D561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607" w:type="dxa"/>
                </w:tcPr>
                <w:p w14:paraId="7C1C4CFA"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7DD3794C" w14:textId="77777777" w:rsidTr="0018569B">
              <w:tc>
                <w:tcPr>
                  <w:tcW w:w="615" w:type="dxa"/>
                </w:tcPr>
                <w:p w14:paraId="00DFC74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75" w:type="dxa"/>
                </w:tcPr>
                <w:p w14:paraId="23ECBC9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+1</w:t>
                  </w:r>
                </w:p>
              </w:tc>
              <w:tc>
                <w:tcPr>
                  <w:tcW w:w="0" w:type="auto"/>
                  <w:vMerge w:val="restart"/>
                </w:tcPr>
                <w:p w14:paraId="4C0AF558" w14:textId="77777777" w:rsidR="009463C4" w:rsidRDefault="009463C4" w:rsidP="0018569B">
                  <w:pPr>
                    <w:jc w:val="center"/>
                    <w:rPr>
                      <w:rFonts w:ascii="Calibri" w:eastAsia="Calibri" w:hAnsi="Calibri" w:cs="Calibri"/>
                      <w:color w:val="AFABAB"/>
                      <w:sz w:val="12"/>
                      <w:szCs w:val="12"/>
                    </w:rPr>
                  </w:pPr>
                </w:p>
                <w:p w14:paraId="5B73212C" w14:textId="77777777" w:rsidR="009463C4" w:rsidRDefault="009463C4" w:rsidP="0018569B">
                  <w:pPr>
                    <w:jc w:val="center"/>
                    <w:rPr>
                      <w:rFonts w:ascii="Calibri" w:eastAsia="Calibri" w:hAnsi="Calibri" w:cs="Calibri"/>
                      <w:color w:val="AFABAB"/>
                      <w:sz w:val="12"/>
                      <w:szCs w:val="12"/>
                    </w:rPr>
                  </w:pPr>
                </w:p>
                <w:p w14:paraId="6ACC823A"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+14</w:t>
                  </w:r>
                </w:p>
              </w:tc>
              <w:tc>
                <w:tcPr>
                  <w:tcW w:w="607" w:type="dxa"/>
                </w:tcPr>
                <w:p w14:paraId="42ACE4D4"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15</w:t>
                  </w:r>
                </w:p>
              </w:tc>
            </w:tr>
            <w:tr w:rsidR="009463C4" w:rsidRPr="00F21B19" w14:paraId="20AA97B5" w14:textId="77777777" w:rsidTr="0018569B">
              <w:tc>
                <w:tcPr>
                  <w:tcW w:w="615" w:type="dxa"/>
                </w:tcPr>
                <w:p w14:paraId="34E1421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75" w:type="dxa"/>
                </w:tcPr>
                <w:p w14:paraId="40B1FC6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+1</w:t>
                  </w:r>
                </w:p>
              </w:tc>
              <w:tc>
                <w:tcPr>
                  <w:tcW w:w="0" w:type="auto"/>
                  <w:vMerge/>
                </w:tcPr>
                <w:p w14:paraId="072D8352"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78138A3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16</w:t>
                  </w:r>
                </w:p>
              </w:tc>
            </w:tr>
            <w:tr w:rsidR="009463C4" w:rsidRPr="00F21B19" w14:paraId="18AB2E31" w14:textId="77777777" w:rsidTr="0018569B">
              <w:tc>
                <w:tcPr>
                  <w:tcW w:w="615" w:type="dxa"/>
                </w:tcPr>
                <w:p w14:paraId="4B8ABCE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75" w:type="dxa"/>
                </w:tcPr>
                <w:p w14:paraId="247E45C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+1</w:t>
                  </w:r>
                </w:p>
              </w:tc>
              <w:tc>
                <w:tcPr>
                  <w:tcW w:w="0" w:type="auto"/>
                  <w:vMerge/>
                </w:tcPr>
                <w:p w14:paraId="1B46FAC5"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0D0F228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17</w:t>
                  </w:r>
                </w:p>
              </w:tc>
            </w:tr>
            <w:tr w:rsidR="009463C4" w:rsidRPr="00F21B19" w14:paraId="16A3466E" w14:textId="77777777" w:rsidTr="0018569B">
              <w:tc>
                <w:tcPr>
                  <w:tcW w:w="615" w:type="dxa"/>
                </w:tcPr>
                <w:p w14:paraId="7A17CF4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75" w:type="dxa"/>
                </w:tcPr>
                <w:p w14:paraId="7E781A4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+1</w:t>
                  </w:r>
                </w:p>
              </w:tc>
              <w:tc>
                <w:tcPr>
                  <w:tcW w:w="0" w:type="auto"/>
                  <w:vMerge/>
                </w:tcPr>
                <w:p w14:paraId="6095123F"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51E9EFD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r>
            <w:tr w:rsidR="009463C4" w:rsidRPr="00F21B19" w14:paraId="7079A652" w14:textId="77777777" w:rsidTr="0018569B">
              <w:tc>
                <w:tcPr>
                  <w:tcW w:w="615" w:type="dxa"/>
                </w:tcPr>
                <w:p w14:paraId="10D1A15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75" w:type="dxa"/>
                </w:tcPr>
                <w:p w14:paraId="55271CA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+1</w:t>
                  </w:r>
                </w:p>
              </w:tc>
              <w:tc>
                <w:tcPr>
                  <w:tcW w:w="0" w:type="auto"/>
                  <w:vMerge/>
                </w:tcPr>
                <w:p w14:paraId="58825C20"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1C151956"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r w:rsidR="009463C4" w:rsidRPr="00F21B19" w14:paraId="7100DD7D" w14:textId="77777777" w:rsidTr="0018569B">
              <w:tc>
                <w:tcPr>
                  <w:tcW w:w="615" w:type="dxa"/>
                </w:tcPr>
                <w:p w14:paraId="05EE8CD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75" w:type="dxa"/>
                </w:tcPr>
                <w:p w14:paraId="2B9D705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+1</w:t>
                  </w:r>
                </w:p>
              </w:tc>
              <w:tc>
                <w:tcPr>
                  <w:tcW w:w="0" w:type="auto"/>
                  <w:vMerge/>
                </w:tcPr>
                <w:p w14:paraId="51EC8756"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7A10C921"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bl>
          <w:p w14:paraId="493DF0D5" w14:textId="77777777" w:rsidR="009463C4" w:rsidRPr="00F21B19" w:rsidRDefault="009463C4" w:rsidP="0018569B">
            <w:pPr>
              <w:spacing w:after="0"/>
              <w:jc w:val="center"/>
              <w:rPr>
                <w:rFonts w:ascii="Arial" w:hAnsi="Arial"/>
                <w:sz w:val="12"/>
                <w:szCs w:val="12"/>
              </w:rPr>
            </w:pP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4CEEEC" w14:textId="77777777" w:rsidR="009463C4" w:rsidRDefault="009463C4" w:rsidP="0018569B">
            <w:pPr>
              <w:spacing w:after="0"/>
              <w:jc w:val="center"/>
              <w:rPr>
                <w:rFonts w:ascii="Arial" w:hAnsi="Arial"/>
                <w:b/>
                <w:bCs/>
                <w:sz w:val="12"/>
                <w:szCs w:val="12"/>
              </w:rPr>
            </w:pPr>
            <w:r w:rsidRPr="514EA3C7">
              <w:rPr>
                <w:rFonts w:ascii="Arial" w:hAnsi="Arial"/>
                <w:b/>
                <w:bCs/>
                <w:sz w:val="12"/>
                <w:szCs w:val="12"/>
              </w:rPr>
              <w:t>Resource block assignment +18-bits</w:t>
            </w:r>
            <w:r>
              <w:rPr>
                <w:rFonts w:ascii="Arial" w:hAnsi="Arial"/>
                <w:b/>
                <w:bCs/>
                <w:sz w:val="12"/>
                <w:szCs w:val="12"/>
              </w:rPr>
              <w:t xml:space="preserve"> =</w:t>
            </w:r>
          </w:p>
          <w:p w14:paraId="6A76C1E0" w14:textId="77777777" w:rsidR="009463C4" w:rsidRDefault="009463C4" w:rsidP="0018569B">
            <w:pPr>
              <w:spacing w:after="0"/>
              <w:jc w:val="center"/>
              <w:rPr>
                <w:rFonts w:ascii="Arial" w:hAnsi="Arial"/>
                <w:b/>
                <w:bCs/>
                <w:sz w:val="12"/>
                <w:szCs w:val="12"/>
              </w:rPr>
            </w:pPr>
          </w:p>
          <w:tbl>
            <w:tblPr>
              <w:tblStyle w:val="TableGrid20"/>
              <w:tblW w:w="2000" w:type="dxa"/>
              <w:tblLook w:val="04A0" w:firstRow="1" w:lastRow="0" w:firstColumn="1" w:lastColumn="0" w:noHBand="0" w:noVBand="1"/>
            </w:tblPr>
            <w:tblGrid>
              <w:gridCol w:w="514"/>
              <w:gridCol w:w="398"/>
              <w:gridCol w:w="398"/>
              <w:gridCol w:w="690"/>
            </w:tblGrid>
            <w:tr w:rsidR="009463C4" w:rsidRPr="00F21B19" w14:paraId="133225B6" w14:textId="77777777" w:rsidTr="0018569B">
              <w:tc>
                <w:tcPr>
                  <w:tcW w:w="494" w:type="dxa"/>
                </w:tcPr>
                <w:p w14:paraId="68F8AF0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659" w:type="dxa"/>
                  <w:gridSpan w:val="2"/>
                </w:tcPr>
                <w:p w14:paraId="275F74A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847" w:type="dxa"/>
                </w:tcPr>
                <w:p w14:paraId="140B5E6D"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33FD2B4E" w14:textId="77777777" w:rsidTr="0018569B">
              <w:tc>
                <w:tcPr>
                  <w:tcW w:w="494" w:type="dxa"/>
                </w:tcPr>
                <w:p w14:paraId="05DD6DB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273" w:type="dxa"/>
                </w:tcPr>
                <w:p w14:paraId="1AC7D57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+1</w:t>
                  </w:r>
                </w:p>
              </w:tc>
              <w:tc>
                <w:tcPr>
                  <w:tcW w:w="386" w:type="dxa"/>
                  <w:vMerge w:val="restart"/>
                </w:tcPr>
                <w:p w14:paraId="7F54D59F" w14:textId="77777777" w:rsidR="009463C4" w:rsidRDefault="009463C4" w:rsidP="0018569B">
                  <w:pPr>
                    <w:jc w:val="center"/>
                    <w:rPr>
                      <w:rFonts w:ascii="Calibri" w:eastAsia="Calibri" w:hAnsi="Calibri" w:cs="Calibri"/>
                      <w:color w:val="AFABAB"/>
                      <w:sz w:val="12"/>
                      <w:szCs w:val="12"/>
                    </w:rPr>
                  </w:pPr>
                </w:p>
                <w:p w14:paraId="74943915" w14:textId="77777777" w:rsidR="009463C4" w:rsidRDefault="009463C4" w:rsidP="0018569B">
                  <w:pPr>
                    <w:jc w:val="center"/>
                    <w:rPr>
                      <w:rFonts w:ascii="Calibri" w:eastAsia="Calibri" w:hAnsi="Calibri" w:cs="Calibri"/>
                      <w:color w:val="AFABAB"/>
                      <w:sz w:val="12"/>
                      <w:szCs w:val="12"/>
                    </w:rPr>
                  </w:pPr>
                </w:p>
                <w:p w14:paraId="755ED27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c>
                <w:tcPr>
                  <w:tcW w:w="847" w:type="dxa"/>
                </w:tcPr>
                <w:p w14:paraId="51BBFD9C"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r w:rsidR="009463C4" w:rsidRPr="00F21B19" w14:paraId="345F378E" w14:textId="77777777" w:rsidTr="0018569B">
              <w:tc>
                <w:tcPr>
                  <w:tcW w:w="494" w:type="dxa"/>
                </w:tcPr>
                <w:p w14:paraId="12731CD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273" w:type="dxa"/>
                </w:tcPr>
                <w:p w14:paraId="65252A5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+1</w:t>
                  </w:r>
                </w:p>
              </w:tc>
              <w:tc>
                <w:tcPr>
                  <w:tcW w:w="386" w:type="dxa"/>
                  <w:vMerge/>
                </w:tcPr>
                <w:p w14:paraId="5DD6DA3F" w14:textId="77777777" w:rsidR="009463C4" w:rsidRPr="00F21B19" w:rsidRDefault="009463C4" w:rsidP="0018569B">
                  <w:pPr>
                    <w:jc w:val="center"/>
                    <w:rPr>
                      <w:rFonts w:ascii="Calibri" w:eastAsia="Calibri" w:hAnsi="Calibri" w:cs="Calibri"/>
                      <w:color w:val="AFABAB"/>
                      <w:sz w:val="12"/>
                      <w:szCs w:val="12"/>
                    </w:rPr>
                  </w:pPr>
                </w:p>
              </w:tc>
              <w:tc>
                <w:tcPr>
                  <w:tcW w:w="847" w:type="dxa"/>
                </w:tcPr>
                <w:p w14:paraId="167F8007"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20</w:t>
                  </w:r>
                </w:p>
              </w:tc>
            </w:tr>
            <w:tr w:rsidR="009463C4" w:rsidRPr="00F21B19" w14:paraId="1FD33D14" w14:textId="77777777" w:rsidTr="0018569B">
              <w:tc>
                <w:tcPr>
                  <w:tcW w:w="494" w:type="dxa"/>
                </w:tcPr>
                <w:p w14:paraId="43E3001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273" w:type="dxa"/>
                </w:tcPr>
                <w:p w14:paraId="7687C42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+1</w:t>
                  </w:r>
                </w:p>
              </w:tc>
              <w:tc>
                <w:tcPr>
                  <w:tcW w:w="386" w:type="dxa"/>
                  <w:vMerge/>
                </w:tcPr>
                <w:p w14:paraId="517CFCC9" w14:textId="77777777" w:rsidR="009463C4" w:rsidRPr="00F21B19" w:rsidRDefault="009463C4" w:rsidP="0018569B">
                  <w:pPr>
                    <w:jc w:val="center"/>
                    <w:rPr>
                      <w:rFonts w:ascii="Calibri" w:eastAsia="Calibri" w:hAnsi="Calibri" w:cs="Calibri"/>
                      <w:color w:val="AFABAB"/>
                      <w:sz w:val="12"/>
                      <w:szCs w:val="12"/>
                    </w:rPr>
                  </w:pPr>
                </w:p>
              </w:tc>
              <w:tc>
                <w:tcPr>
                  <w:tcW w:w="847" w:type="dxa"/>
                </w:tcPr>
                <w:p w14:paraId="42FA852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21</w:t>
                  </w:r>
                </w:p>
              </w:tc>
            </w:tr>
            <w:tr w:rsidR="009463C4" w:rsidRPr="00F21B19" w14:paraId="04DBC25A" w14:textId="77777777" w:rsidTr="0018569B">
              <w:tc>
                <w:tcPr>
                  <w:tcW w:w="494" w:type="dxa"/>
                </w:tcPr>
                <w:p w14:paraId="05DAF12D"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273" w:type="dxa"/>
                </w:tcPr>
                <w:p w14:paraId="3B62F4B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+1</w:t>
                  </w:r>
                </w:p>
              </w:tc>
              <w:tc>
                <w:tcPr>
                  <w:tcW w:w="386" w:type="dxa"/>
                  <w:vMerge/>
                </w:tcPr>
                <w:p w14:paraId="5E52A7C8" w14:textId="77777777" w:rsidR="009463C4" w:rsidRPr="00F21B19" w:rsidRDefault="009463C4" w:rsidP="0018569B">
                  <w:pPr>
                    <w:jc w:val="center"/>
                    <w:rPr>
                      <w:rFonts w:ascii="Calibri" w:eastAsia="Calibri" w:hAnsi="Calibri" w:cs="Calibri"/>
                      <w:color w:val="AFABAB"/>
                      <w:sz w:val="12"/>
                      <w:szCs w:val="12"/>
                    </w:rPr>
                  </w:pPr>
                </w:p>
              </w:tc>
              <w:tc>
                <w:tcPr>
                  <w:tcW w:w="847" w:type="dxa"/>
                </w:tcPr>
                <w:p w14:paraId="23FB904E"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22</w:t>
                  </w:r>
                </w:p>
              </w:tc>
            </w:tr>
            <w:tr w:rsidR="009463C4" w:rsidRPr="00F21B19" w14:paraId="07F34A50" w14:textId="77777777" w:rsidTr="0018569B">
              <w:tc>
                <w:tcPr>
                  <w:tcW w:w="494" w:type="dxa"/>
                </w:tcPr>
                <w:p w14:paraId="7DBBAB2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273" w:type="dxa"/>
                </w:tcPr>
                <w:p w14:paraId="23A189F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+1</w:t>
                  </w:r>
                </w:p>
              </w:tc>
              <w:tc>
                <w:tcPr>
                  <w:tcW w:w="386" w:type="dxa"/>
                  <w:vMerge/>
                </w:tcPr>
                <w:p w14:paraId="07370614" w14:textId="77777777" w:rsidR="009463C4" w:rsidRPr="00F21B19" w:rsidRDefault="009463C4" w:rsidP="0018569B">
                  <w:pPr>
                    <w:jc w:val="center"/>
                    <w:rPr>
                      <w:rFonts w:ascii="Calibri" w:eastAsia="Calibri" w:hAnsi="Calibri" w:cs="Calibri"/>
                      <w:color w:val="AFABAB"/>
                      <w:sz w:val="12"/>
                      <w:szCs w:val="12"/>
                    </w:rPr>
                  </w:pPr>
                </w:p>
              </w:tc>
              <w:tc>
                <w:tcPr>
                  <w:tcW w:w="847" w:type="dxa"/>
                </w:tcPr>
                <w:p w14:paraId="64F0E0F7"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23</w:t>
                  </w:r>
                </w:p>
              </w:tc>
            </w:tr>
            <w:tr w:rsidR="009463C4" w:rsidRPr="00F21B19" w14:paraId="59E79B43" w14:textId="77777777" w:rsidTr="0018569B">
              <w:tc>
                <w:tcPr>
                  <w:tcW w:w="494" w:type="dxa"/>
                </w:tcPr>
                <w:p w14:paraId="1B7685B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273" w:type="dxa"/>
                </w:tcPr>
                <w:p w14:paraId="2CF4FFE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+1</w:t>
                  </w:r>
                </w:p>
              </w:tc>
              <w:tc>
                <w:tcPr>
                  <w:tcW w:w="386" w:type="dxa"/>
                  <w:vMerge/>
                </w:tcPr>
                <w:p w14:paraId="4E0AC1EC" w14:textId="77777777" w:rsidR="009463C4" w:rsidRPr="00F21B19" w:rsidRDefault="009463C4" w:rsidP="0018569B">
                  <w:pPr>
                    <w:jc w:val="center"/>
                    <w:rPr>
                      <w:rFonts w:ascii="Calibri" w:eastAsia="Calibri" w:hAnsi="Calibri" w:cs="Calibri"/>
                      <w:color w:val="AFABAB"/>
                      <w:sz w:val="12"/>
                      <w:szCs w:val="12"/>
                    </w:rPr>
                  </w:pPr>
                </w:p>
              </w:tc>
              <w:tc>
                <w:tcPr>
                  <w:tcW w:w="847" w:type="dxa"/>
                </w:tcPr>
                <w:p w14:paraId="0DBE55A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23</w:t>
                  </w:r>
                </w:p>
              </w:tc>
            </w:tr>
          </w:tbl>
          <w:p w14:paraId="253C45C3" w14:textId="77777777" w:rsidR="009463C4" w:rsidRDefault="009463C4" w:rsidP="0018569B">
            <w:pPr>
              <w:spacing w:after="0"/>
              <w:jc w:val="center"/>
              <w:rPr>
                <w:rFonts w:ascii="Arial" w:hAnsi="Arial"/>
                <w:b/>
                <w:bCs/>
                <w:sz w:val="12"/>
                <w:szCs w:val="12"/>
              </w:rPr>
            </w:pPr>
          </w:p>
          <w:p w14:paraId="144D1D50" w14:textId="77777777" w:rsidR="009463C4" w:rsidRPr="00F21B19" w:rsidRDefault="009463C4" w:rsidP="0018569B">
            <w:pPr>
              <w:spacing w:after="0"/>
              <w:jc w:val="center"/>
              <w:rPr>
                <w:rFonts w:ascii="Arial" w:hAnsi="Arial"/>
                <w:sz w:val="12"/>
                <w:szCs w:val="12"/>
              </w:rPr>
            </w:pPr>
          </w:p>
        </w:tc>
      </w:tr>
    </w:tbl>
    <w:p w14:paraId="085EC1E3" w14:textId="77777777" w:rsidR="009463C4" w:rsidRDefault="009463C4" w:rsidP="009463C4">
      <w:pPr>
        <w:pStyle w:val="Reference"/>
        <w:numPr>
          <w:ilvl w:val="0"/>
          <w:numId w:val="0"/>
        </w:numPr>
        <w:rPr>
          <w:rFonts w:ascii="Times New Roman" w:hAnsi="Times New Roman"/>
        </w:rPr>
      </w:pPr>
    </w:p>
    <w:p w14:paraId="39AD4E92" w14:textId="40F964C5" w:rsidR="009463C4" w:rsidRPr="009463C4" w:rsidRDefault="00135872" w:rsidP="009463C4">
      <w:pPr>
        <w:pStyle w:val="Reference"/>
        <w:numPr>
          <w:ilvl w:val="0"/>
          <w:numId w:val="0"/>
        </w:numPr>
        <w:rPr>
          <w:rFonts w:ascii="Times New Roman" w:hAnsi="Times New Roman"/>
        </w:rPr>
      </w:pPr>
      <w:r>
        <w:rPr>
          <w:rFonts w:ascii="Times New Roman" w:hAnsi="Times New Roman"/>
        </w:rPr>
        <w:t>T</w:t>
      </w:r>
      <w:r w:rsidRPr="00135872">
        <w:rPr>
          <w:rFonts w:ascii="Times New Roman" w:hAnsi="Times New Roman"/>
        </w:rPr>
        <w:t>he ultimate counting will depend on the legacy features to be supported along with the Rel-18 “Disabling HARQ feedback” feature and whether those legacy features apply exactly (e.g., with the same degree of flexibility) as they apply in terrestrial network or not.</w:t>
      </w:r>
    </w:p>
    <w:sectPr w:rsidR="009463C4" w:rsidRPr="009463C4" w:rsidSect="007F4FA6">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36AAF" w14:textId="77777777" w:rsidR="002F1A54" w:rsidRDefault="002F1A54">
      <w:r>
        <w:separator/>
      </w:r>
    </w:p>
  </w:endnote>
  <w:endnote w:type="continuationSeparator" w:id="0">
    <w:p w14:paraId="5AE959D6" w14:textId="77777777" w:rsidR="002F1A54" w:rsidRDefault="002F1A54">
      <w:r>
        <w:continuationSeparator/>
      </w:r>
    </w:p>
  </w:endnote>
  <w:endnote w:type="continuationNotice" w:id="1">
    <w:p w14:paraId="33736F1D"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F836D" w14:textId="77777777" w:rsidR="002F1A54" w:rsidRDefault="002F1A54">
      <w:r>
        <w:separator/>
      </w:r>
    </w:p>
  </w:footnote>
  <w:footnote w:type="continuationSeparator" w:id="0">
    <w:p w14:paraId="5628D0E5" w14:textId="77777777" w:rsidR="002F1A54" w:rsidRDefault="002F1A54">
      <w:r>
        <w:continuationSeparator/>
      </w:r>
    </w:p>
  </w:footnote>
  <w:footnote w:type="continuationNotice" w:id="1">
    <w:p w14:paraId="73A0EE67"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7BB1C73"/>
    <w:multiLevelType w:val="hybridMultilevel"/>
    <w:tmpl w:val="51E05C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6" w15:restartNumberingAfterBreak="0">
    <w:nsid w:val="194354B7"/>
    <w:multiLevelType w:val="hybridMultilevel"/>
    <w:tmpl w:val="8C3676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585446"/>
    <w:multiLevelType w:val="hybridMultilevel"/>
    <w:tmpl w:val="B6E04BB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23B91FF3"/>
    <w:multiLevelType w:val="hybridMultilevel"/>
    <w:tmpl w:val="BBB0E8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CD64FF8"/>
    <w:multiLevelType w:val="hybridMultilevel"/>
    <w:tmpl w:val="3C84F614"/>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560A32"/>
    <w:multiLevelType w:val="hybridMultilevel"/>
    <w:tmpl w:val="9FC85B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37D43F0"/>
    <w:multiLevelType w:val="hybridMultilevel"/>
    <w:tmpl w:val="C590CD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5"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6"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B34052"/>
    <w:multiLevelType w:val="hybridMultilevel"/>
    <w:tmpl w:val="817E6532"/>
    <w:lvl w:ilvl="0" w:tplc="20000001">
      <w:start w:val="1"/>
      <w:numFmt w:val="bullet"/>
      <w:lvlText w:val=""/>
      <w:lvlJc w:val="left"/>
      <w:pPr>
        <w:ind w:left="2620" w:hanging="360"/>
      </w:pPr>
      <w:rPr>
        <w:rFonts w:ascii="Symbol" w:hAnsi="Symbol" w:hint="default"/>
      </w:rPr>
    </w:lvl>
    <w:lvl w:ilvl="1" w:tplc="20000003">
      <w:start w:val="1"/>
      <w:numFmt w:val="bullet"/>
      <w:lvlText w:val="o"/>
      <w:lvlJc w:val="left"/>
      <w:pPr>
        <w:ind w:left="3340" w:hanging="360"/>
      </w:pPr>
      <w:rPr>
        <w:rFonts w:ascii="Courier New" w:hAnsi="Courier New" w:cs="Courier New" w:hint="default"/>
      </w:rPr>
    </w:lvl>
    <w:lvl w:ilvl="2" w:tplc="20000005" w:tentative="1">
      <w:start w:val="1"/>
      <w:numFmt w:val="bullet"/>
      <w:lvlText w:val=""/>
      <w:lvlJc w:val="left"/>
      <w:pPr>
        <w:ind w:left="4060" w:hanging="360"/>
      </w:pPr>
      <w:rPr>
        <w:rFonts w:ascii="Wingdings" w:hAnsi="Wingdings" w:hint="default"/>
      </w:rPr>
    </w:lvl>
    <w:lvl w:ilvl="3" w:tplc="20000001" w:tentative="1">
      <w:start w:val="1"/>
      <w:numFmt w:val="bullet"/>
      <w:lvlText w:val=""/>
      <w:lvlJc w:val="left"/>
      <w:pPr>
        <w:ind w:left="4780" w:hanging="360"/>
      </w:pPr>
      <w:rPr>
        <w:rFonts w:ascii="Symbol" w:hAnsi="Symbol" w:hint="default"/>
      </w:rPr>
    </w:lvl>
    <w:lvl w:ilvl="4" w:tplc="20000003" w:tentative="1">
      <w:start w:val="1"/>
      <w:numFmt w:val="bullet"/>
      <w:lvlText w:val="o"/>
      <w:lvlJc w:val="left"/>
      <w:pPr>
        <w:ind w:left="5500" w:hanging="360"/>
      </w:pPr>
      <w:rPr>
        <w:rFonts w:ascii="Courier New" w:hAnsi="Courier New" w:cs="Courier New" w:hint="default"/>
      </w:rPr>
    </w:lvl>
    <w:lvl w:ilvl="5" w:tplc="20000005" w:tentative="1">
      <w:start w:val="1"/>
      <w:numFmt w:val="bullet"/>
      <w:lvlText w:val=""/>
      <w:lvlJc w:val="left"/>
      <w:pPr>
        <w:ind w:left="6220" w:hanging="360"/>
      </w:pPr>
      <w:rPr>
        <w:rFonts w:ascii="Wingdings" w:hAnsi="Wingdings" w:hint="default"/>
      </w:rPr>
    </w:lvl>
    <w:lvl w:ilvl="6" w:tplc="20000001" w:tentative="1">
      <w:start w:val="1"/>
      <w:numFmt w:val="bullet"/>
      <w:lvlText w:val=""/>
      <w:lvlJc w:val="left"/>
      <w:pPr>
        <w:ind w:left="6940" w:hanging="360"/>
      </w:pPr>
      <w:rPr>
        <w:rFonts w:ascii="Symbol" w:hAnsi="Symbol" w:hint="default"/>
      </w:rPr>
    </w:lvl>
    <w:lvl w:ilvl="7" w:tplc="20000003" w:tentative="1">
      <w:start w:val="1"/>
      <w:numFmt w:val="bullet"/>
      <w:lvlText w:val="o"/>
      <w:lvlJc w:val="left"/>
      <w:pPr>
        <w:ind w:left="7660" w:hanging="360"/>
      </w:pPr>
      <w:rPr>
        <w:rFonts w:ascii="Courier New" w:hAnsi="Courier New" w:cs="Courier New" w:hint="default"/>
      </w:rPr>
    </w:lvl>
    <w:lvl w:ilvl="8" w:tplc="20000005" w:tentative="1">
      <w:start w:val="1"/>
      <w:numFmt w:val="bullet"/>
      <w:lvlText w:val=""/>
      <w:lvlJc w:val="left"/>
      <w:pPr>
        <w:ind w:left="83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D937CE"/>
    <w:multiLevelType w:val="hybridMultilevel"/>
    <w:tmpl w:val="11CC19F0"/>
    <w:lvl w:ilvl="0" w:tplc="20000001">
      <w:start w:val="1"/>
      <w:numFmt w:val="bullet"/>
      <w:lvlText w:val=""/>
      <w:lvlJc w:val="left"/>
      <w:pPr>
        <w:ind w:left="2520" w:hanging="360"/>
      </w:pPr>
      <w:rPr>
        <w:rFonts w:ascii="Symbol" w:hAnsi="Symbol" w:hint="default"/>
      </w:rPr>
    </w:lvl>
    <w:lvl w:ilvl="1" w:tplc="20000003">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37"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4375D4"/>
    <w:multiLevelType w:val="hybridMultilevel"/>
    <w:tmpl w:val="45345D80"/>
    <w:lvl w:ilvl="0" w:tplc="71F6602A">
      <w:start w:val="1"/>
      <w:numFmt w:val="bullet"/>
      <w:lvlText w:val=""/>
      <w:lvlJc w:val="left"/>
      <w:pPr>
        <w:tabs>
          <w:tab w:val="num" w:pos="720"/>
        </w:tabs>
        <w:ind w:left="720" w:hanging="360"/>
      </w:pPr>
      <w:rPr>
        <w:rFonts w:ascii="Symbol" w:hAnsi="Symbol" w:hint="default"/>
      </w:rPr>
    </w:lvl>
    <w:lvl w:ilvl="1" w:tplc="A2400FEE">
      <w:numFmt w:val="bullet"/>
      <w:lvlText w:val="o"/>
      <w:lvlJc w:val="left"/>
      <w:pPr>
        <w:tabs>
          <w:tab w:val="num" w:pos="1440"/>
        </w:tabs>
        <w:ind w:left="1440" w:hanging="360"/>
      </w:pPr>
      <w:rPr>
        <w:rFonts w:ascii="Courier New" w:hAnsi="Courier New" w:hint="default"/>
      </w:rPr>
    </w:lvl>
    <w:lvl w:ilvl="2" w:tplc="A1ACADEE" w:tentative="1">
      <w:start w:val="1"/>
      <w:numFmt w:val="bullet"/>
      <w:lvlText w:val=""/>
      <w:lvlJc w:val="left"/>
      <w:pPr>
        <w:tabs>
          <w:tab w:val="num" w:pos="2160"/>
        </w:tabs>
        <w:ind w:left="2160" w:hanging="360"/>
      </w:pPr>
      <w:rPr>
        <w:rFonts w:ascii="Symbol" w:hAnsi="Symbol" w:hint="default"/>
      </w:rPr>
    </w:lvl>
    <w:lvl w:ilvl="3" w:tplc="312CC1B6" w:tentative="1">
      <w:start w:val="1"/>
      <w:numFmt w:val="bullet"/>
      <w:lvlText w:val=""/>
      <w:lvlJc w:val="left"/>
      <w:pPr>
        <w:tabs>
          <w:tab w:val="num" w:pos="2880"/>
        </w:tabs>
        <w:ind w:left="2880" w:hanging="360"/>
      </w:pPr>
      <w:rPr>
        <w:rFonts w:ascii="Symbol" w:hAnsi="Symbol" w:hint="default"/>
      </w:rPr>
    </w:lvl>
    <w:lvl w:ilvl="4" w:tplc="EFF2DA3E" w:tentative="1">
      <w:start w:val="1"/>
      <w:numFmt w:val="bullet"/>
      <w:lvlText w:val=""/>
      <w:lvlJc w:val="left"/>
      <w:pPr>
        <w:tabs>
          <w:tab w:val="num" w:pos="3600"/>
        </w:tabs>
        <w:ind w:left="3600" w:hanging="360"/>
      </w:pPr>
      <w:rPr>
        <w:rFonts w:ascii="Symbol" w:hAnsi="Symbol" w:hint="default"/>
      </w:rPr>
    </w:lvl>
    <w:lvl w:ilvl="5" w:tplc="1558465C" w:tentative="1">
      <w:start w:val="1"/>
      <w:numFmt w:val="bullet"/>
      <w:lvlText w:val=""/>
      <w:lvlJc w:val="left"/>
      <w:pPr>
        <w:tabs>
          <w:tab w:val="num" w:pos="4320"/>
        </w:tabs>
        <w:ind w:left="4320" w:hanging="360"/>
      </w:pPr>
      <w:rPr>
        <w:rFonts w:ascii="Symbol" w:hAnsi="Symbol" w:hint="default"/>
      </w:rPr>
    </w:lvl>
    <w:lvl w:ilvl="6" w:tplc="CE60DA12" w:tentative="1">
      <w:start w:val="1"/>
      <w:numFmt w:val="bullet"/>
      <w:lvlText w:val=""/>
      <w:lvlJc w:val="left"/>
      <w:pPr>
        <w:tabs>
          <w:tab w:val="num" w:pos="5040"/>
        </w:tabs>
        <w:ind w:left="5040" w:hanging="360"/>
      </w:pPr>
      <w:rPr>
        <w:rFonts w:ascii="Symbol" w:hAnsi="Symbol" w:hint="default"/>
      </w:rPr>
    </w:lvl>
    <w:lvl w:ilvl="7" w:tplc="60D09550" w:tentative="1">
      <w:start w:val="1"/>
      <w:numFmt w:val="bullet"/>
      <w:lvlText w:val=""/>
      <w:lvlJc w:val="left"/>
      <w:pPr>
        <w:tabs>
          <w:tab w:val="num" w:pos="5760"/>
        </w:tabs>
        <w:ind w:left="5760" w:hanging="360"/>
      </w:pPr>
      <w:rPr>
        <w:rFonts w:ascii="Symbol" w:hAnsi="Symbol" w:hint="default"/>
      </w:rPr>
    </w:lvl>
    <w:lvl w:ilvl="8" w:tplc="C4AEE4D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7"/>
  </w:num>
  <w:num w:numId="2" w16cid:durableId="1118790765">
    <w:abstractNumId w:val="20"/>
  </w:num>
  <w:num w:numId="3" w16cid:durableId="1689137301">
    <w:abstractNumId w:val="0"/>
  </w:num>
  <w:num w:numId="4" w16cid:durableId="1071344800">
    <w:abstractNumId w:val="29"/>
  </w:num>
  <w:num w:numId="5" w16cid:durableId="1434671129">
    <w:abstractNumId w:val="30"/>
  </w:num>
  <w:num w:numId="6" w16cid:durableId="1884755429">
    <w:abstractNumId w:val="32"/>
  </w:num>
  <w:num w:numId="7" w16cid:durableId="1009648021">
    <w:abstractNumId w:val="8"/>
  </w:num>
  <w:num w:numId="8" w16cid:durableId="937637647">
    <w:abstractNumId w:val="14"/>
  </w:num>
  <w:num w:numId="9" w16cid:durableId="849417896">
    <w:abstractNumId w:val="2"/>
  </w:num>
  <w:num w:numId="10" w16cid:durableId="1199389102">
    <w:abstractNumId w:val="38"/>
  </w:num>
  <w:num w:numId="11" w16cid:durableId="1019048365">
    <w:abstractNumId w:val="18"/>
  </w:num>
  <w:num w:numId="12" w16cid:durableId="35859111">
    <w:abstractNumId w:val="34"/>
  </w:num>
  <w:num w:numId="13" w16cid:durableId="570047084">
    <w:abstractNumId w:val="17"/>
  </w:num>
  <w:num w:numId="14" w16cid:durableId="513611605">
    <w:abstractNumId w:val="41"/>
  </w:num>
  <w:num w:numId="15" w16cid:durableId="642589295">
    <w:abstractNumId w:val="35"/>
  </w:num>
  <w:num w:numId="16" w16cid:durableId="1157650935">
    <w:abstractNumId w:val="26"/>
  </w:num>
  <w:num w:numId="17" w16cid:durableId="1336495255">
    <w:abstractNumId w:val="15"/>
  </w:num>
  <w:num w:numId="18" w16cid:durableId="729420815">
    <w:abstractNumId w:val="3"/>
  </w:num>
  <w:num w:numId="19" w16cid:durableId="898439783">
    <w:abstractNumId w:val="16"/>
  </w:num>
  <w:num w:numId="20" w16cid:durableId="1271081688">
    <w:abstractNumId w:val="7"/>
  </w:num>
  <w:num w:numId="21" w16cid:durableId="1791583759">
    <w:abstractNumId w:val="3"/>
  </w:num>
  <w:num w:numId="22" w16cid:durableId="1613509748">
    <w:abstractNumId w:val="22"/>
  </w:num>
  <w:num w:numId="23" w16cid:durableId="1509252051">
    <w:abstractNumId w:val="21"/>
  </w:num>
  <w:num w:numId="24" w16cid:durableId="1761288833">
    <w:abstractNumId w:val="23"/>
  </w:num>
  <w:num w:numId="25" w16cid:durableId="852958153">
    <w:abstractNumId w:val="4"/>
  </w:num>
  <w:num w:numId="26" w16cid:durableId="1831482808">
    <w:abstractNumId w:val="11"/>
  </w:num>
  <w:num w:numId="27" w16cid:durableId="739789979">
    <w:abstractNumId w:val="6"/>
  </w:num>
  <w:num w:numId="28" w16cid:durableId="2071805749">
    <w:abstractNumId w:val="9"/>
  </w:num>
  <w:num w:numId="29" w16cid:durableId="478500919">
    <w:abstractNumId w:val="24"/>
  </w:num>
  <w:num w:numId="30" w16cid:durableId="1921481351">
    <w:abstractNumId w:val="25"/>
  </w:num>
  <w:num w:numId="31" w16cid:durableId="1928734619">
    <w:abstractNumId w:val="33"/>
  </w:num>
  <w:num w:numId="32" w16cid:durableId="314645982">
    <w:abstractNumId w:val="1"/>
  </w:num>
  <w:num w:numId="33" w16cid:durableId="142815955">
    <w:abstractNumId w:val="28"/>
  </w:num>
  <w:num w:numId="34" w16cid:durableId="2135320553">
    <w:abstractNumId w:val="37"/>
  </w:num>
  <w:num w:numId="35" w16cid:durableId="1620146151">
    <w:abstractNumId w:val="5"/>
  </w:num>
  <w:num w:numId="36" w16cid:durableId="967397272">
    <w:abstractNumId w:val="12"/>
  </w:num>
  <w:num w:numId="37" w16cid:durableId="1251699876">
    <w:abstractNumId w:val="13"/>
  </w:num>
  <w:num w:numId="38" w16cid:durableId="598875592">
    <w:abstractNumId w:val="10"/>
  </w:num>
  <w:num w:numId="39" w16cid:durableId="704717219">
    <w:abstractNumId w:val="40"/>
  </w:num>
  <w:num w:numId="40" w16cid:durableId="629241388">
    <w:abstractNumId w:val="19"/>
  </w:num>
  <w:num w:numId="41" w16cid:durableId="534003691">
    <w:abstractNumId w:val="31"/>
  </w:num>
  <w:num w:numId="42" w16cid:durableId="128592077">
    <w:abstractNumId w:val="36"/>
  </w:num>
  <w:num w:numId="43" w16cid:durableId="1481000615">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4A0"/>
    <w:rsid w:val="0000763D"/>
    <w:rsid w:val="00007730"/>
    <w:rsid w:val="000077C4"/>
    <w:rsid w:val="00007CDC"/>
    <w:rsid w:val="00007FC9"/>
    <w:rsid w:val="000104DF"/>
    <w:rsid w:val="00010ACC"/>
    <w:rsid w:val="00010DDA"/>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4A09"/>
    <w:rsid w:val="000550A6"/>
    <w:rsid w:val="0005606A"/>
    <w:rsid w:val="000561F5"/>
    <w:rsid w:val="00056D16"/>
    <w:rsid w:val="00057117"/>
    <w:rsid w:val="0005716B"/>
    <w:rsid w:val="0005735D"/>
    <w:rsid w:val="0005747E"/>
    <w:rsid w:val="000574BC"/>
    <w:rsid w:val="000575BE"/>
    <w:rsid w:val="00057E78"/>
    <w:rsid w:val="00060177"/>
    <w:rsid w:val="00061031"/>
    <w:rsid w:val="000616E7"/>
    <w:rsid w:val="00061729"/>
    <w:rsid w:val="00061D48"/>
    <w:rsid w:val="00061E07"/>
    <w:rsid w:val="000621B5"/>
    <w:rsid w:val="00062571"/>
    <w:rsid w:val="00062A13"/>
    <w:rsid w:val="00062CC6"/>
    <w:rsid w:val="00063341"/>
    <w:rsid w:val="0006420B"/>
    <w:rsid w:val="0006447C"/>
    <w:rsid w:val="0006487E"/>
    <w:rsid w:val="00064BCC"/>
    <w:rsid w:val="00064C25"/>
    <w:rsid w:val="0006527A"/>
    <w:rsid w:val="000656E1"/>
    <w:rsid w:val="00065BF6"/>
    <w:rsid w:val="00065D4C"/>
    <w:rsid w:val="00065E1A"/>
    <w:rsid w:val="000660D6"/>
    <w:rsid w:val="00066962"/>
    <w:rsid w:val="00066AEF"/>
    <w:rsid w:val="00066E6E"/>
    <w:rsid w:val="00066F44"/>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3B41"/>
    <w:rsid w:val="00074015"/>
    <w:rsid w:val="000740AC"/>
    <w:rsid w:val="00074D2A"/>
    <w:rsid w:val="000757A0"/>
    <w:rsid w:val="00076502"/>
    <w:rsid w:val="0007673F"/>
    <w:rsid w:val="00076887"/>
    <w:rsid w:val="00077165"/>
    <w:rsid w:val="00077D1D"/>
    <w:rsid w:val="00077E5F"/>
    <w:rsid w:val="00077F7E"/>
    <w:rsid w:val="0008036A"/>
    <w:rsid w:val="00080BB7"/>
    <w:rsid w:val="00081293"/>
    <w:rsid w:val="000815DB"/>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F2"/>
    <w:rsid w:val="000A5C3D"/>
    <w:rsid w:val="000A5C47"/>
    <w:rsid w:val="000A6554"/>
    <w:rsid w:val="000A6991"/>
    <w:rsid w:val="000A7325"/>
    <w:rsid w:val="000B0385"/>
    <w:rsid w:val="000B03D2"/>
    <w:rsid w:val="000B06B4"/>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B9"/>
    <w:rsid w:val="000B42D1"/>
    <w:rsid w:val="000B4AB9"/>
    <w:rsid w:val="000B5081"/>
    <w:rsid w:val="000B541D"/>
    <w:rsid w:val="000B5609"/>
    <w:rsid w:val="000B58C3"/>
    <w:rsid w:val="000B5C85"/>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2291"/>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9E9"/>
    <w:rsid w:val="000F2BC4"/>
    <w:rsid w:val="000F2DC7"/>
    <w:rsid w:val="000F2E09"/>
    <w:rsid w:val="000F311F"/>
    <w:rsid w:val="000F3624"/>
    <w:rsid w:val="000F36D6"/>
    <w:rsid w:val="000F3BE9"/>
    <w:rsid w:val="000F3F6C"/>
    <w:rsid w:val="000F41E4"/>
    <w:rsid w:val="000F46C9"/>
    <w:rsid w:val="000F4DA4"/>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987"/>
    <w:rsid w:val="00106AAA"/>
    <w:rsid w:val="00106E91"/>
    <w:rsid w:val="00106F5C"/>
    <w:rsid w:val="00110E2B"/>
    <w:rsid w:val="0011118D"/>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FD0"/>
    <w:rsid w:val="00133285"/>
    <w:rsid w:val="001332C1"/>
    <w:rsid w:val="00133A86"/>
    <w:rsid w:val="00134073"/>
    <w:rsid w:val="001344C0"/>
    <w:rsid w:val="001346FA"/>
    <w:rsid w:val="001348DC"/>
    <w:rsid w:val="00134CB6"/>
    <w:rsid w:val="00135024"/>
    <w:rsid w:val="0013509D"/>
    <w:rsid w:val="00135252"/>
    <w:rsid w:val="001357A7"/>
    <w:rsid w:val="00135872"/>
    <w:rsid w:val="00136A93"/>
    <w:rsid w:val="00136E73"/>
    <w:rsid w:val="00137350"/>
    <w:rsid w:val="00137AB5"/>
    <w:rsid w:val="00137DA3"/>
    <w:rsid w:val="00137DED"/>
    <w:rsid w:val="00137F0B"/>
    <w:rsid w:val="00140CAC"/>
    <w:rsid w:val="001412D9"/>
    <w:rsid w:val="001413EA"/>
    <w:rsid w:val="001418F9"/>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DF3"/>
    <w:rsid w:val="00151E23"/>
    <w:rsid w:val="001526E0"/>
    <w:rsid w:val="00152806"/>
    <w:rsid w:val="001529CE"/>
    <w:rsid w:val="00152B02"/>
    <w:rsid w:val="00152B36"/>
    <w:rsid w:val="00152E21"/>
    <w:rsid w:val="001531A8"/>
    <w:rsid w:val="001535D4"/>
    <w:rsid w:val="001546BC"/>
    <w:rsid w:val="001547BD"/>
    <w:rsid w:val="001551B5"/>
    <w:rsid w:val="00155C7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45D4"/>
    <w:rsid w:val="00165032"/>
    <w:rsid w:val="001652C6"/>
    <w:rsid w:val="00165889"/>
    <w:rsid w:val="001659C1"/>
    <w:rsid w:val="00166E55"/>
    <w:rsid w:val="00167323"/>
    <w:rsid w:val="00167710"/>
    <w:rsid w:val="001679AE"/>
    <w:rsid w:val="00167CFA"/>
    <w:rsid w:val="0017013E"/>
    <w:rsid w:val="00170393"/>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B04"/>
    <w:rsid w:val="00173B1A"/>
    <w:rsid w:val="00174EE4"/>
    <w:rsid w:val="0017502C"/>
    <w:rsid w:val="0017523B"/>
    <w:rsid w:val="00175751"/>
    <w:rsid w:val="001759B3"/>
    <w:rsid w:val="001759FE"/>
    <w:rsid w:val="00175CC1"/>
    <w:rsid w:val="00175DAB"/>
    <w:rsid w:val="00176330"/>
    <w:rsid w:val="00176996"/>
    <w:rsid w:val="00176A02"/>
    <w:rsid w:val="00177278"/>
    <w:rsid w:val="0017744C"/>
    <w:rsid w:val="001776B6"/>
    <w:rsid w:val="001776BE"/>
    <w:rsid w:val="00177B9B"/>
    <w:rsid w:val="001803BA"/>
    <w:rsid w:val="00180F72"/>
    <w:rsid w:val="00181266"/>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F8C"/>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506"/>
    <w:rsid w:val="001B2608"/>
    <w:rsid w:val="001B2831"/>
    <w:rsid w:val="001B2B39"/>
    <w:rsid w:val="001B3D39"/>
    <w:rsid w:val="001B447E"/>
    <w:rsid w:val="001B4A1C"/>
    <w:rsid w:val="001B5364"/>
    <w:rsid w:val="001B54F3"/>
    <w:rsid w:val="001B5A5D"/>
    <w:rsid w:val="001B6997"/>
    <w:rsid w:val="001B6D5B"/>
    <w:rsid w:val="001B70DB"/>
    <w:rsid w:val="001B715D"/>
    <w:rsid w:val="001B76D7"/>
    <w:rsid w:val="001B7A17"/>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4EC"/>
    <w:rsid w:val="001C45C4"/>
    <w:rsid w:val="001C4B49"/>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49B3"/>
    <w:rsid w:val="001D51BA"/>
    <w:rsid w:val="001D53E7"/>
    <w:rsid w:val="001D596D"/>
    <w:rsid w:val="001D6342"/>
    <w:rsid w:val="001D6906"/>
    <w:rsid w:val="001D6D53"/>
    <w:rsid w:val="001D6F1C"/>
    <w:rsid w:val="001D7246"/>
    <w:rsid w:val="001D7591"/>
    <w:rsid w:val="001E0AA0"/>
    <w:rsid w:val="001E0D07"/>
    <w:rsid w:val="001E0D4D"/>
    <w:rsid w:val="001E11B2"/>
    <w:rsid w:val="001E15AF"/>
    <w:rsid w:val="001E1909"/>
    <w:rsid w:val="001E1CBA"/>
    <w:rsid w:val="001E2C01"/>
    <w:rsid w:val="001E2FDD"/>
    <w:rsid w:val="001E30FD"/>
    <w:rsid w:val="001E3242"/>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F00D2"/>
    <w:rsid w:val="001F036F"/>
    <w:rsid w:val="001F04E9"/>
    <w:rsid w:val="001F0AD8"/>
    <w:rsid w:val="001F15E1"/>
    <w:rsid w:val="001F1D0D"/>
    <w:rsid w:val="001F23D0"/>
    <w:rsid w:val="001F2C16"/>
    <w:rsid w:val="001F326A"/>
    <w:rsid w:val="001F3916"/>
    <w:rsid w:val="001F395E"/>
    <w:rsid w:val="001F4763"/>
    <w:rsid w:val="001F4C2C"/>
    <w:rsid w:val="001F4EE6"/>
    <w:rsid w:val="001F5288"/>
    <w:rsid w:val="001F5465"/>
    <w:rsid w:val="001F54C5"/>
    <w:rsid w:val="001F5698"/>
    <w:rsid w:val="001F5856"/>
    <w:rsid w:val="001F6108"/>
    <w:rsid w:val="001F62C8"/>
    <w:rsid w:val="001F662C"/>
    <w:rsid w:val="001F675D"/>
    <w:rsid w:val="001F6B9A"/>
    <w:rsid w:val="001F7074"/>
    <w:rsid w:val="001F7D71"/>
    <w:rsid w:val="00200490"/>
    <w:rsid w:val="0020068D"/>
    <w:rsid w:val="00200B33"/>
    <w:rsid w:val="00200D70"/>
    <w:rsid w:val="00201BFF"/>
    <w:rsid w:val="00201F3A"/>
    <w:rsid w:val="00202C07"/>
    <w:rsid w:val="00202F29"/>
    <w:rsid w:val="002037D8"/>
    <w:rsid w:val="00203CD3"/>
    <w:rsid w:val="00203F28"/>
    <w:rsid w:val="00203F96"/>
    <w:rsid w:val="00204546"/>
    <w:rsid w:val="0020457F"/>
    <w:rsid w:val="002045FA"/>
    <w:rsid w:val="002054B1"/>
    <w:rsid w:val="00205634"/>
    <w:rsid w:val="002059C9"/>
    <w:rsid w:val="002062D3"/>
    <w:rsid w:val="002063C2"/>
    <w:rsid w:val="002069B2"/>
    <w:rsid w:val="002069B6"/>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428A"/>
    <w:rsid w:val="002148E8"/>
    <w:rsid w:val="00214DA8"/>
    <w:rsid w:val="00215120"/>
    <w:rsid w:val="00215423"/>
    <w:rsid w:val="002158FA"/>
    <w:rsid w:val="00215E4C"/>
    <w:rsid w:val="00216C2E"/>
    <w:rsid w:val="002171DE"/>
    <w:rsid w:val="002175C8"/>
    <w:rsid w:val="00217E1B"/>
    <w:rsid w:val="002200E7"/>
    <w:rsid w:val="00220184"/>
    <w:rsid w:val="00220600"/>
    <w:rsid w:val="00220EBC"/>
    <w:rsid w:val="00220F10"/>
    <w:rsid w:val="00221678"/>
    <w:rsid w:val="00221BDD"/>
    <w:rsid w:val="00221D68"/>
    <w:rsid w:val="00222204"/>
    <w:rsid w:val="002224DB"/>
    <w:rsid w:val="002228E4"/>
    <w:rsid w:val="00222A0A"/>
    <w:rsid w:val="00223BEF"/>
    <w:rsid w:val="00223CD0"/>
    <w:rsid w:val="00223DAA"/>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30765"/>
    <w:rsid w:val="00230986"/>
    <w:rsid w:val="00230D18"/>
    <w:rsid w:val="002319E4"/>
    <w:rsid w:val="00231C8F"/>
    <w:rsid w:val="00231EE8"/>
    <w:rsid w:val="002324F6"/>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EF8"/>
    <w:rsid w:val="00247FA9"/>
    <w:rsid w:val="002500C8"/>
    <w:rsid w:val="002503DB"/>
    <w:rsid w:val="00250683"/>
    <w:rsid w:val="0025078E"/>
    <w:rsid w:val="002509F8"/>
    <w:rsid w:val="00250BE3"/>
    <w:rsid w:val="0025102A"/>
    <w:rsid w:val="00251A92"/>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381"/>
    <w:rsid w:val="00257543"/>
    <w:rsid w:val="002577FB"/>
    <w:rsid w:val="002609BB"/>
    <w:rsid w:val="00260BF6"/>
    <w:rsid w:val="00260E52"/>
    <w:rsid w:val="002617E7"/>
    <w:rsid w:val="002618B1"/>
    <w:rsid w:val="00262B33"/>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6214"/>
    <w:rsid w:val="00266DA1"/>
    <w:rsid w:val="00266F25"/>
    <w:rsid w:val="00267112"/>
    <w:rsid w:val="002673D6"/>
    <w:rsid w:val="00267C83"/>
    <w:rsid w:val="002700F9"/>
    <w:rsid w:val="00270A8D"/>
    <w:rsid w:val="00270DCA"/>
    <w:rsid w:val="0027144F"/>
    <w:rsid w:val="0027157A"/>
    <w:rsid w:val="00271813"/>
    <w:rsid w:val="0027186A"/>
    <w:rsid w:val="00271F3A"/>
    <w:rsid w:val="00273278"/>
    <w:rsid w:val="002737F4"/>
    <w:rsid w:val="002738F9"/>
    <w:rsid w:val="002739A0"/>
    <w:rsid w:val="00274601"/>
    <w:rsid w:val="002746B5"/>
    <w:rsid w:val="002746F7"/>
    <w:rsid w:val="00274BD4"/>
    <w:rsid w:val="002756F4"/>
    <w:rsid w:val="00275781"/>
    <w:rsid w:val="002769D3"/>
    <w:rsid w:val="00276DB6"/>
    <w:rsid w:val="00276EA6"/>
    <w:rsid w:val="00276FBE"/>
    <w:rsid w:val="002770F9"/>
    <w:rsid w:val="00277BB0"/>
    <w:rsid w:val="00277C2B"/>
    <w:rsid w:val="00277CFB"/>
    <w:rsid w:val="0028043B"/>
    <w:rsid w:val="002805F5"/>
    <w:rsid w:val="00280751"/>
    <w:rsid w:val="00280923"/>
    <w:rsid w:val="00280C37"/>
    <w:rsid w:val="0028135B"/>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229D"/>
    <w:rsid w:val="00292CF1"/>
    <w:rsid w:val="00292EB7"/>
    <w:rsid w:val="00292F77"/>
    <w:rsid w:val="00293528"/>
    <w:rsid w:val="00293566"/>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24D6"/>
    <w:rsid w:val="002B2AB7"/>
    <w:rsid w:val="002B3C3D"/>
    <w:rsid w:val="002B4523"/>
    <w:rsid w:val="002B4954"/>
    <w:rsid w:val="002B519B"/>
    <w:rsid w:val="002B5E2A"/>
    <w:rsid w:val="002B64AA"/>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5F8"/>
    <w:rsid w:val="002C3794"/>
    <w:rsid w:val="002C416D"/>
    <w:rsid w:val="002C41E6"/>
    <w:rsid w:val="002C4A89"/>
    <w:rsid w:val="002C4B82"/>
    <w:rsid w:val="002C4D39"/>
    <w:rsid w:val="002C4E3D"/>
    <w:rsid w:val="002C4FFD"/>
    <w:rsid w:val="002C6516"/>
    <w:rsid w:val="002C689D"/>
    <w:rsid w:val="002C6AEE"/>
    <w:rsid w:val="002C6D36"/>
    <w:rsid w:val="002C72FD"/>
    <w:rsid w:val="002C7352"/>
    <w:rsid w:val="002C7584"/>
    <w:rsid w:val="002C782D"/>
    <w:rsid w:val="002C7B06"/>
    <w:rsid w:val="002D0010"/>
    <w:rsid w:val="002D071A"/>
    <w:rsid w:val="002D09F6"/>
    <w:rsid w:val="002D0BF4"/>
    <w:rsid w:val="002D0C2F"/>
    <w:rsid w:val="002D0E30"/>
    <w:rsid w:val="002D1040"/>
    <w:rsid w:val="002D16C0"/>
    <w:rsid w:val="002D191F"/>
    <w:rsid w:val="002D212C"/>
    <w:rsid w:val="002D26AA"/>
    <w:rsid w:val="002D2761"/>
    <w:rsid w:val="002D2BD8"/>
    <w:rsid w:val="002D2E65"/>
    <w:rsid w:val="002D34B2"/>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8E6"/>
    <w:rsid w:val="0030797C"/>
    <w:rsid w:val="00307A2F"/>
    <w:rsid w:val="00307BA1"/>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86"/>
    <w:rsid w:val="003142C4"/>
    <w:rsid w:val="003143BD"/>
    <w:rsid w:val="00314A33"/>
    <w:rsid w:val="00314CEB"/>
    <w:rsid w:val="00315363"/>
    <w:rsid w:val="003155A2"/>
    <w:rsid w:val="00315606"/>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CD7"/>
    <w:rsid w:val="00324D23"/>
    <w:rsid w:val="00324EA7"/>
    <w:rsid w:val="00324FE9"/>
    <w:rsid w:val="00325784"/>
    <w:rsid w:val="00325AE9"/>
    <w:rsid w:val="00326303"/>
    <w:rsid w:val="00326662"/>
    <w:rsid w:val="003266D1"/>
    <w:rsid w:val="0032672E"/>
    <w:rsid w:val="00326BB7"/>
    <w:rsid w:val="00327095"/>
    <w:rsid w:val="003274A0"/>
    <w:rsid w:val="00327B67"/>
    <w:rsid w:val="00327D4D"/>
    <w:rsid w:val="003301C1"/>
    <w:rsid w:val="00330481"/>
    <w:rsid w:val="003307EE"/>
    <w:rsid w:val="00331512"/>
    <w:rsid w:val="00331751"/>
    <w:rsid w:val="00331D28"/>
    <w:rsid w:val="00332362"/>
    <w:rsid w:val="003327E5"/>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BBC"/>
    <w:rsid w:val="00342BD7"/>
    <w:rsid w:val="00343469"/>
    <w:rsid w:val="003438E3"/>
    <w:rsid w:val="00344690"/>
    <w:rsid w:val="00344EAC"/>
    <w:rsid w:val="00344F0C"/>
    <w:rsid w:val="0034578E"/>
    <w:rsid w:val="00345AEC"/>
    <w:rsid w:val="00345F5E"/>
    <w:rsid w:val="0034689C"/>
    <w:rsid w:val="00346B69"/>
    <w:rsid w:val="00346DB5"/>
    <w:rsid w:val="003477A3"/>
    <w:rsid w:val="003477B1"/>
    <w:rsid w:val="00347A8D"/>
    <w:rsid w:val="00347AC5"/>
    <w:rsid w:val="00347C9E"/>
    <w:rsid w:val="0035090C"/>
    <w:rsid w:val="00350E5F"/>
    <w:rsid w:val="003519C8"/>
    <w:rsid w:val="00351A62"/>
    <w:rsid w:val="00351BB8"/>
    <w:rsid w:val="00352068"/>
    <w:rsid w:val="003525A7"/>
    <w:rsid w:val="00352845"/>
    <w:rsid w:val="003533D6"/>
    <w:rsid w:val="0035379A"/>
    <w:rsid w:val="003539A2"/>
    <w:rsid w:val="00353D34"/>
    <w:rsid w:val="0035426A"/>
    <w:rsid w:val="003554AA"/>
    <w:rsid w:val="003555E7"/>
    <w:rsid w:val="0035625C"/>
    <w:rsid w:val="00356C6D"/>
    <w:rsid w:val="00357380"/>
    <w:rsid w:val="00357BB7"/>
    <w:rsid w:val="00357C09"/>
    <w:rsid w:val="003602D9"/>
    <w:rsid w:val="003604CE"/>
    <w:rsid w:val="00360686"/>
    <w:rsid w:val="00360789"/>
    <w:rsid w:val="0036099F"/>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23B"/>
    <w:rsid w:val="003742AC"/>
    <w:rsid w:val="0037435E"/>
    <w:rsid w:val="003757A0"/>
    <w:rsid w:val="00375856"/>
    <w:rsid w:val="003758AD"/>
    <w:rsid w:val="00375B6A"/>
    <w:rsid w:val="00375E4B"/>
    <w:rsid w:val="0037607A"/>
    <w:rsid w:val="00376D38"/>
    <w:rsid w:val="00376F7C"/>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9DB"/>
    <w:rsid w:val="00386BD7"/>
    <w:rsid w:val="003872AD"/>
    <w:rsid w:val="00387562"/>
    <w:rsid w:val="00387EC0"/>
    <w:rsid w:val="003901DB"/>
    <w:rsid w:val="00390467"/>
    <w:rsid w:val="00390782"/>
    <w:rsid w:val="00390F05"/>
    <w:rsid w:val="003910E3"/>
    <w:rsid w:val="00391315"/>
    <w:rsid w:val="0039143E"/>
    <w:rsid w:val="00391930"/>
    <w:rsid w:val="00391A2E"/>
    <w:rsid w:val="003922AA"/>
    <w:rsid w:val="0039286F"/>
    <w:rsid w:val="00392889"/>
    <w:rsid w:val="0039318F"/>
    <w:rsid w:val="003939FF"/>
    <w:rsid w:val="00393B72"/>
    <w:rsid w:val="00393EBE"/>
    <w:rsid w:val="00394525"/>
    <w:rsid w:val="00394556"/>
    <w:rsid w:val="0039473E"/>
    <w:rsid w:val="00394BCB"/>
    <w:rsid w:val="00394FE6"/>
    <w:rsid w:val="003950D1"/>
    <w:rsid w:val="00395181"/>
    <w:rsid w:val="0039523F"/>
    <w:rsid w:val="00396D2F"/>
    <w:rsid w:val="00396D8C"/>
    <w:rsid w:val="00397BD6"/>
    <w:rsid w:val="00397D2C"/>
    <w:rsid w:val="003A015D"/>
    <w:rsid w:val="003A01B4"/>
    <w:rsid w:val="003A023B"/>
    <w:rsid w:val="003A0242"/>
    <w:rsid w:val="003A08C0"/>
    <w:rsid w:val="003A097C"/>
    <w:rsid w:val="003A0F81"/>
    <w:rsid w:val="003A1126"/>
    <w:rsid w:val="003A12C6"/>
    <w:rsid w:val="003A17BC"/>
    <w:rsid w:val="003A2223"/>
    <w:rsid w:val="003A22AF"/>
    <w:rsid w:val="003A2A0F"/>
    <w:rsid w:val="003A3838"/>
    <w:rsid w:val="003A4074"/>
    <w:rsid w:val="003A45A1"/>
    <w:rsid w:val="003A463B"/>
    <w:rsid w:val="003A4BD2"/>
    <w:rsid w:val="003A5341"/>
    <w:rsid w:val="003A535C"/>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5F3"/>
    <w:rsid w:val="003C68D5"/>
    <w:rsid w:val="003C6902"/>
    <w:rsid w:val="003C6AC4"/>
    <w:rsid w:val="003C6ACE"/>
    <w:rsid w:val="003C7594"/>
    <w:rsid w:val="003C75DA"/>
    <w:rsid w:val="003C7618"/>
    <w:rsid w:val="003C7806"/>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C45"/>
    <w:rsid w:val="003D44FC"/>
    <w:rsid w:val="003D4859"/>
    <w:rsid w:val="003D59FF"/>
    <w:rsid w:val="003D5B1F"/>
    <w:rsid w:val="003D5C41"/>
    <w:rsid w:val="003D5F37"/>
    <w:rsid w:val="003D68A5"/>
    <w:rsid w:val="003D691D"/>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0F92"/>
    <w:rsid w:val="003F19BA"/>
    <w:rsid w:val="003F1B22"/>
    <w:rsid w:val="003F2C22"/>
    <w:rsid w:val="003F2CD4"/>
    <w:rsid w:val="003F2DF5"/>
    <w:rsid w:val="003F34FC"/>
    <w:rsid w:val="003F3BA1"/>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FFD"/>
    <w:rsid w:val="0040512B"/>
    <w:rsid w:val="0040532C"/>
    <w:rsid w:val="00405501"/>
    <w:rsid w:val="00405CA5"/>
    <w:rsid w:val="004072D8"/>
    <w:rsid w:val="00407313"/>
    <w:rsid w:val="00407CD3"/>
    <w:rsid w:val="00410134"/>
    <w:rsid w:val="004103BF"/>
    <w:rsid w:val="00410522"/>
    <w:rsid w:val="00410526"/>
    <w:rsid w:val="00410B72"/>
    <w:rsid w:val="00410F18"/>
    <w:rsid w:val="00411202"/>
    <w:rsid w:val="004113BF"/>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BF5"/>
    <w:rsid w:val="00420BD3"/>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F"/>
    <w:rsid w:val="004306CA"/>
    <w:rsid w:val="00431028"/>
    <w:rsid w:val="004311D2"/>
    <w:rsid w:val="004313B7"/>
    <w:rsid w:val="00431611"/>
    <w:rsid w:val="00431944"/>
    <w:rsid w:val="00431F73"/>
    <w:rsid w:val="00432555"/>
    <w:rsid w:val="004328AE"/>
    <w:rsid w:val="00433544"/>
    <w:rsid w:val="00433C2E"/>
    <w:rsid w:val="00433C46"/>
    <w:rsid w:val="0043442E"/>
    <w:rsid w:val="00434B93"/>
    <w:rsid w:val="00434F41"/>
    <w:rsid w:val="00435CE6"/>
    <w:rsid w:val="00436596"/>
    <w:rsid w:val="00436600"/>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FB3"/>
    <w:rsid w:val="0044601D"/>
    <w:rsid w:val="00446266"/>
    <w:rsid w:val="00446488"/>
    <w:rsid w:val="00446D4C"/>
    <w:rsid w:val="00447318"/>
    <w:rsid w:val="004474A8"/>
    <w:rsid w:val="00447955"/>
    <w:rsid w:val="0045028A"/>
    <w:rsid w:val="00450516"/>
    <w:rsid w:val="004506AB"/>
    <w:rsid w:val="004517AA"/>
    <w:rsid w:val="00451967"/>
    <w:rsid w:val="004525EA"/>
    <w:rsid w:val="00452B01"/>
    <w:rsid w:val="00452CAC"/>
    <w:rsid w:val="00453591"/>
    <w:rsid w:val="0045411A"/>
    <w:rsid w:val="00455061"/>
    <w:rsid w:val="004552A2"/>
    <w:rsid w:val="0045543A"/>
    <w:rsid w:val="00455E4A"/>
    <w:rsid w:val="00456037"/>
    <w:rsid w:val="0045622F"/>
    <w:rsid w:val="00456358"/>
    <w:rsid w:val="004565DE"/>
    <w:rsid w:val="0045699F"/>
    <w:rsid w:val="004574C8"/>
    <w:rsid w:val="00457565"/>
    <w:rsid w:val="00457B71"/>
    <w:rsid w:val="00457FA6"/>
    <w:rsid w:val="004604E5"/>
    <w:rsid w:val="00460887"/>
    <w:rsid w:val="00460E09"/>
    <w:rsid w:val="0046183B"/>
    <w:rsid w:val="0046194E"/>
    <w:rsid w:val="00461C7D"/>
    <w:rsid w:val="00462A49"/>
    <w:rsid w:val="00462DAF"/>
    <w:rsid w:val="00462DB0"/>
    <w:rsid w:val="00462E70"/>
    <w:rsid w:val="004637D1"/>
    <w:rsid w:val="004649D0"/>
    <w:rsid w:val="00464E55"/>
    <w:rsid w:val="00464FE2"/>
    <w:rsid w:val="00465090"/>
    <w:rsid w:val="004651EF"/>
    <w:rsid w:val="00465644"/>
    <w:rsid w:val="00465997"/>
    <w:rsid w:val="004669E2"/>
    <w:rsid w:val="00467478"/>
    <w:rsid w:val="00467CCA"/>
    <w:rsid w:val="00467D75"/>
    <w:rsid w:val="004704CE"/>
    <w:rsid w:val="004705AB"/>
    <w:rsid w:val="00470638"/>
    <w:rsid w:val="00470C31"/>
    <w:rsid w:val="00471D8B"/>
    <w:rsid w:val="00471DE0"/>
    <w:rsid w:val="004721BC"/>
    <w:rsid w:val="004721F9"/>
    <w:rsid w:val="00472558"/>
    <w:rsid w:val="004726E4"/>
    <w:rsid w:val="00472FDA"/>
    <w:rsid w:val="00473147"/>
    <w:rsid w:val="004734D0"/>
    <w:rsid w:val="00473C75"/>
    <w:rsid w:val="00474660"/>
    <w:rsid w:val="00474B7E"/>
    <w:rsid w:val="004753C6"/>
    <w:rsid w:val="00475532"/>
    <w:rsid w:val="0047556B"/>
    <w:rsid w:val="0047632F"/>
    <w:rsid w:val="00476569"/>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3282"/>
    <w:rsid w:val="00483494"/>
    <w:rsid w:val="004838A5"/>
    <w:rsid w:val="00484559"/>
    <w:rsid w:val="004847ED"/>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B77"/>
    <w:rsid w:val="00494EC2"/>
    <w:rsid w:val="0049531B"/>
    <w:rsid w:val="00495393"/>
    <w:rsid w:val="0049558B"/>
    <w:rsid w:val="00495754"/>
    <w:rsid w:val="004958EB"/>
    <w:rsid w:val="00495D44"/>
    <w:rsid w:val="004962D6"/>
    <w:rsid w:val="004964F1"/>
    <w:rsid w:val="00496609"/>
    <w:rsid w:val="00496E87"/>
    <w:rsid w:val="00497D7B"/>
    <w:rsid w:val="00497F95"/>
    <w:rsid w:val="004A0210"/>
    <w:rsid w:val="004A086A"/>
    <w:rsid w:val="004A08C5"/>
    <w:rsid w:val="004A0D9C"/>
    <w:rsid w:val="004A0E7A"/>
    <w:rsid w:val="004A14AB"/>
    <w:rsid w:val="004A16BC"/>
    <w:rsid w:val="004A18DC"/>
    <w:rsid w:val="004A1BFE"/>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43D"/>
    <w:rsid w:val="004B74CD"/>
    <w:rsid w:val="004B7915"/>
    <w:rsid w:val="004B7C0C"/>
    <w:rsid w:val="004C0688"/>
    <w:rsid w:val="004C07A4"/>
    <w:rsid w:val="004C0957"/>
    <w:rsid w:val="004C0C44"/>
    <w:rsid w:val="004C1A74"/>
    <w:rsid w:val="004C28E9"/>
    <w:rsid w:val="004C2B4D"/>
    <w:rsid w:val="004C2CB9"/>
    <w:rsid w:val="004C2D86"/>
    <w:rsid w:val="004C2FE9"/>
    <w:rsid w:val="004C3898"/>
    <w:rsid w:val="004C4AFB"/>
    <w:rsid w:val="004C4B7D"/>
    <w:rsid w:val="004C5737"/>
    <w:rsid w:val="004C58B3"/>
    <w:rsid w:val="004C5AEA"/>
    <w:rsid w:val="004C5BBC"/>
    <w:rsid w:val="004C5DEB"/>
    <w:rsid w:val="004C733D"/>
    <w:rsid w:val="004C784D"/>
    <w:rsid w:val="004C787E"/>
    <w:rsid w:val="004C78F6"/>
    <w:rsid w:val="004C7B88"/>
    <w:rsid w:val="004C7E05"/>
    <w:rsid w:val="004D1E16"/>
    <w:rsid w:val="004D35C3"/>
    <w:rsid w:val="004D36B1"/>
    <w:rsid w:val="004D3977"/>
    <w:rsid w:val="004D44FE"/>
    <w:rsid w:val="004D4870"/>
    <w:rsid w:val="004D55A3"/>
    <w:rsid w:val="004D6007"/>
    <w:rsid w:val="004D6461"/>
    <w:rsid w:val="004D6464"/>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BA2"/>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CB6"/>
    <w:rsid w:val="00503EB3"/>
    <w:rsid w:val="0050417E"/>
    <w:rsid w:val="0050463E"/>
    <w:rsid w:val="00505636"/>
    <w:rsid w:val="00505B05"/>
    <w:rsid w:val="00506557"/>
    <w:rsid w:val="0050677A"/>
    <w:rsid w:val="0050713C"/>
    <w:rsid w:val="0050720D"/>
    <w:rsid w:val="00507274"/>
    <w:rsid w:val="005076AC"/>
    <w:rsid w:val="00507735"/>
    <w:rsid w:val="0051008E"/>
    <w:rsid w:val="00510660"/>
    <w:rsid w:val="005107DC"/>
    <w:rsid w:val="005108D8"/>
    <w:rsid w:val="00511509"/>
    <w:rsid w:val="005116F9"/>
    <w:rsid w:val="00512F96"/>
    <w:rsid w:val="00512FDE"/>
    <w:rsid w:val="005133E7"/>
    <w:rsid w:val="00513C16"/>
    <w:rsid w:val="005141FF"/>
    <w:rsid w:val="005142C8"/>
    <w:rsid w:val="005144A9"/>
    <w:rsid w:val="0051533F"/>
    <w:rsid w:val="005153A7"/>
    <w:rsid w:val="00515574"/>
    <w:rsid w:val="0051559F"/>
    <w:rsid w:val="005163ED"/>
    <w:rsid w:val="005169B8"/>
    <w:rsid w:val="00516A45"/>
    <w:rsid w:val="00516DE7"/>
    <w:rsid w:val="005175F9"/>
    <w:rsid w:val="0051776F"/>
    <w:rsid w:val="005205DD"/>
    <w:rsid w:val="00520ADE"/>
    <w:rsid w:val="00521102"/>
    <w:rsid w:val="005214CE"/>
    <w:rsid w:val="005219CF"/>
    <w:rsid w:val="00523F57"/>
    <w:rsid w:val="0052463B"/>
    <w:rsid w:val="0052469A"/>
    <w:rsid w:val="00524BAF"/>
    <w:rsid w:val="00524D47"/>
    <w:rsid w:val="00525196"/>
    <w:rsid w:val="0052673F"/>
    <w:rsid w:val="00526A4E"/>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9ED"/>
    <w:rsid w:val="00535DE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46A"/>
    <w:rsid w:val="00560FE4"/>
    <w:rsid w:val="0056121F"/>
    <w:rsid w:val="0056122E"/>
    <w:rsid w:val="00561DFC"/>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A9D"/>
    <w:rsid w:val="00570BD5"/>
    <w:rsid w:val="00570F77"/>
    <w:rsid w:val="00572505"/>
    <w:rsid w:val="0057295B"/>
    <w:rsid w:val="00573730"/>
    <w:rsid w:val="0057432B"/>
    <w:rsid w:val="005746DF"/>
    <w:rsid w:val="00574BD1"/>
    <w:rsid w:val="005754D2"/>
    <w:rsid w:val="005763A2"/>
    <w:rsid w:val="0057646B"/>
    <w:rsid w:val="00576528"/>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809"/>
    <w:rsid w:val="00582A15"/>
    <w:rsid w:val="00582CC8"/>
    <w:rsid w:val="0058328B"/>
    <w:rsid w:val="0058349F"/>
    <w:rsid w:val="005835FE"/>
    <w:rsid w:val="0058465A"/>
    <w:rsid w:val="00584871"/>
    <w:rsid w:val="00584CB8"/>
    <w:rsid w:val="00584EC7"/>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4771"/>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AC2"/>
    <w:rsid w:val="005A1E53"/>
    <w:rsid w:val="005A1EB6"/>
    <w:rsid w:val="005A209A"/>
    <w:rsid w:val="005A272F"/>
    <w:rsid w:val="005A27F6"/>
    <w:rsid w:val="005A2D72"/>
    <w:rsid w:val="005A2F56"/>
    <w:rsid w:val="005A3276"/>
    <w:rsid w:val="005A38B4"/>
    <w:rsid w:val="005A39C7"/>
    <w:rsid w:val="005A3B62"/>
    <w:rsid w:val="005A4CDD"/>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4183"/>
    <w:rsid w:val="005B42EE"/>
    <w:rsid w:val="005B474F"/>
    <w:rsid w:val="005B5198"/>
    <w:rsid w:val="005B52EB"/>
    <w:rsid w:val="005B56FD"/>
    <w:rsid w:val="005B66C7"/>
    <w:rsid w:val="005B67D9"/>
    <w:rsid w:val="005B6F83"/>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2EBA"/>
    <w:rsid w:val="005C544C"/>
    <w:rsid w:val="005C562E"/>
    <w:rsid w:val="005C5997"/>
    <w:rsid w:val="005C6199"/>
    <w:rsid w:val="005C6D06"/>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F62"/>
    <w:rsid w:val="005D481A"/>
    <w:rsid w:val="005D48FF"/>
    <w:rsid w:val="005D57E4"/>
    <w:rsid w:val="005D60BF"/>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385F"/>
    <w:rsid w:val="005E3D84"/>
    <w:rsid w:val="005E4A5A"/>
    <w:rsid w:val="005E59BE"/>
    <w:rsid w:val="005E5B81"/>
    <w:rsid w:val="005E5EEF"/>
    <w:rsid w:val="005E6010"/>
    <w:rsid w:val="005E629D"/>
    <w:rsid w:val="005E6405"/>
    <w:rsid w:val="005E659A"/>
    <w:rsid w:val="005E698E"/>
    <w:rsid w:val="005E6D10"/>
    <w:rsid w:val="005E7303"/>
    <w:rsid w:val="005E77BF"/>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D75"/>
    <w:rsid w:val="00602FA7"/>
    <w:rsid w:val="00602FE4"/>
    <w:rsid w:val="0060382D"/>
    <w:rsid w:val="0060383E"/>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276"/>
    <w:rsid w:val="00611434"/>
    <w:rsid w:val="006116A6"/>
    <w:rsid w:val="00611B83"/>
    <w:rsid w:val="00611F85"/>
    <w:rsid w:val="00612140"/>
    <w:rsid w:val="0061297E"/>
    <w:rsid w:val="00612B4F"/>
    <w:rsid w:val="00612D39"/>
    <w:rsid w:val="00612DE0"/>
    <w:rsid w:val="00612DFE"/>
    <w:rsid w:val="00612F14"/>
    <w:rsid w:val="00613257"/>
    <w:rsid w:val="006137B1"/>
    <w:rsid w:val="00613C31"/>
    <w:rsid w:val="00613DAD"/>
    <w:rsid w:val="00613E43"/>
    <w:rsid w:val="006147CD"/>
    <w:rsid w:val="00615904"/>
    <w:rsid w:val="006160F2"/>
    <w:rsid w:val="00616730"/>
    <w:rsid w:val="006167B5"/>
    <w:rsid w:val="00616B93"/>
    <w:rsid w:val="00617943"/>
    <w:rsid w:val="00617B82"/>
    <w:rsid w:val="00617E41"/>
    <w:rsid w:val="00620194"/>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661"/>
    <w:rsid w:val="006520B0"/>
    <w:rsid w:val="006523A8"/>
    <w:rsid w:val="00652A08"/>
    <w:rsid w:val="00652D7C"/>
    <w:rsid w:val="00652E2F"/>
    <w:rsid w:val="006535EC"/>
    <w:rsid w:val="00653DCB"/>
    <w:rsid w:val="00653F4E"/>
    <w:rsid w:val="0065430D"/>
    <w:rsid w:val="00654A95"/>
    <w:rsid w:val="00655295"/>
    <w:rsid w:val="006552CF"/>
    <w:rsid w:val="00655733"/>
    <w:rsid w:val="00655ACD"/>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DC5"/>
    <w:rsid w:val="006645D4"/>
    <w:rsid w:val="00665269"/>
    <w:rsid w:val="006655EE"/>
    <w:rsid w:val="006656BD"/>
    <w:rsid w:val="00665CA0"/>
    <w:rsid w:val="00665E3E"/>
    <w:rsid w:val="0066621D"/>
    <w:rsid w:val="006663E2"/>
    <w:rsid w:val="006664C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B4B"/>
    <w:rsid w:val="00675BD0"/>
    <w:rsid w:val="00675C43"/>
    <w:rsid w:val="00675C72"/>
    <w:rsid w:val="00676681"/>
    <w:rsid w:val="006768E9"/>
    <w:rsid w:val="006769C5"/>
    <w:rsid w:val="00676DA0"/>
    <w:rsid w:val="006771F9"/>
    <w:rsid w:val="006775D4"/>
    <w:rsid w:val="006776D7"/>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EBD"/>
    <w:rsid w:val="00683ECE"/>
    <w:rsid w:val="00683F8F"/>
    <w:rsid w:val="0068411C"/>
    <w:rsid w:val="00684288"/>
    <w:rsid w:val="006842DA"/>
    <w:rsid w:val="00684888"/>
    <w:rsid w:val="00684BC5"/>
    <w:rsid w:val="00684C80"/>
    <w:rsid w:val="00685A6A"/>
    <w:rsid w:val="00685DDA"/>
    <w:rsid w:val="00686065"/>
    <w:rsid w:val="0068658F"/>
    <w:rsid w:val="00686707"/>
    <w:rsid w:val="0068671A"/>
    <w:rsid w:val="00686EDF"/>
    <w:rsid w:val="006871E3"/>
    <w:rsid w:val="00690B63"/>
    <w:rsid w:val="00690D53"/>
    <w:rsid w:val="00690E10"/>
    <w:rsid w:val="006912B6"/>
    <w:rsid w:val="006915B0"/>
    <w:rsid w:val="006918E2"/>
    <w:rsid w:val="00692709"/>
    <w:rsid w:val="0069324D"/>
    <w:rsid w:val="00693791"/>
    <w:rsid w:val="00693FFC"/>
    <w:rsid w:val="0069408A"/>
    <w:rsid w:val="00694B8A"/>
    <w:rsid w:val="00694EA1"/>
    <w:rsid w:val="00695B85"/>
    <w:rsid w:val="00695CAA"/>
    <w:rsid w:val="00695FC2"/>
    <w:rsid w:val="00695FF2"/>
    <w:rsid w:val="00696949"/>
    <w:rsid w:val="00696B14"/>
    <w:rsid w:val="00697052"/>
    <w:rsid w:val="00697060"/>
    <w:rsid w:val="006973EF"/>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6FE1"/>
    <w:rsid w:val="006B74A4"/>
    <w:rsid w:val="006B7646"/>
    <w:rsid w:val="006B7715"/>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772"/>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33E5"/>
    <w:rsid w:val="006D35D4"/>
    <w:rsid w:val="006D38D1"/>
    <w:rsid w:val="006D39F5"/>
    <w:rsid w:val="006D3CB6"/>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461"/>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09"/>
    <w:rsid w:val="006E6A62"/>
    <w:rsid w:val="006E6A8D"/>
    <w:rsid w:val="006E71FA"/>
    <w:rsid w:val="006E7D3B"/>
    <w:rsid w:val="006F009A"/>
    <w:rsid w:val="006F0EC4"/>
    <w:rsid w:val="006F0ECE"/>
    <w:rsid w:val="006F1803"/>
    <w:rsid w:val="006F1AB6"/>
    <w:rsid w:val="006F1B70"/>
    <w:rsid w:val="006F2B1D"/>
    <w:rsid w:val="006F2E82"/>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EDB"/>
    <w:rsid w:val="00705068"/>
    <w:rsid w:val="007050FB"/>
    <w:rsid w:val="0070537C"/>
    <w:rsid w:val="00705442"/>
    <w:rsid w:val="0070557E"/>
    <w:rsid w:val="007055C3"/>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2287"/>
    <w:rsid w:val="00712772"/>
    <w:rsid w:val="0071280A"/>
    <w:rsid w:val="007128CA"/>
    <w:rsid w:val="00712A48"/>
    <w:rsid w:val="00712BD4"/>
    <w:rsid w:val="00713459"/>
    <w:rsid w:val="00714299"/>
    <w:rsid w:val="007142A4"/>
    <w:rsid w:val="007148D3"/>
    <w:rsid w:val="00714D87"/>
    <w:rsid w:val="00714F08"/>
    <w:rsid w:val="0071515D"/>
    <w:rsid w:val="00715B93"/>
    <w:rsid w:val="00715B9A"/>
    <w:rsid w:val="00715F7F"/>
    <w:rsid w:val="00715FD6"/>
    <w:rsid w:val="0071714D"/>
    <w:rsid w:val="00717260"/>
    <w:rsid w:val="007218DB"/>
    <w:rsid w:val="007219AF"/>
    <w:rsid w:val="00721AF2"/>
    <w:rsid w:val="00722573"/>
    <w:rsid w:val="007229C9"/>
    <w:rsid w:val="007229F9"/>
    <w:rsid w:val="00723EEA"/>
    <w:rsid w:val="00724410"/>
    <w:rsid w:val="00724935"/>
    <w:rsid w:val="00724D2C"/>
    <w:rsid w:val="007257D0"/>
    <w:rsid w:val="00725B20"/>
    <w:rsid w:val="00725F02"/>
    <w:rsid w:val="007262D5"/>
    <w:rsid w:val="00726EA6"/>
    <w:rsid w:val="00727208"/>
    <w:rsid w:val="00727547"/>
    <w:rsid w:val="00727599"/>
    <w:rsid w:val="007275BD"/>
    <w:rsid w:val="00727680"/>
    <w:rsid w:val="0073053B"/>
    <w:rsid w:val="0073078C"/>
    <w:rsid w:val="007311B2"/>
    <w:rsid w:val="00732648"/>
    <w:rsid w:val="00732A61"/>
    <w:rsid w:val="00732DC0"/>
    <w:rsid w:val="00733DF6"/>
    <w:rsid w:val="00733E01"/>
    <w:rsid w:val="00733FCD"/>
    <w:rsid w:val="0073415A"/>
    <w:rsid w:val="007341C9"/>
    <w:rsid w:val="007345F8"/>
    <w:rsid w:val="007348B1"/>
    <w:rsid w:val="00734FF7"/>
    <w:rsid w:val="007359CC"/>
    <w:rsid w:val="00735A51"/>
    <w:rsid w:val="00735B10"/>
    <w:rsid w:val="007362A6"/>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EA0"/>
    <w:rsid w:val="0076200E"/>
    <w:rsid w:val="0076221D"/>
    <w:rsid w:val="0076233E"/>
    <w:rsid w:val="0076272F"/>
    <w:rsid w:val="00762883"/>
    <w:rsid w:val="00762AFD"/>
    <w:rsid w:val="00763E47"/>
    <w:rsid w:val="00763E86"/>
    <w:rsid w:val="007646E5"/>
    <w:rsid w:val="007649BA"/>
    <w:rsid w:val="00764D11"/>
    <w:rsid w:val="00765281"/>
    <w:rsid w:val="00765A33"/>
    <w:rsid w:val="00766642"/>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1AED"/>
    <w:rsid w:val="00791B2C"/>
    <w:rsid w:val="00791FCB"/>
    <w:rsid w:val="007923B3"/>
    <w:rsid w:val="007925EA"/>
    <w:rsid w:val="0079273F"/>
    <w:rsid w:val="00792D7B"/>
    <w:rsid w:val="00792DDA"/>
    <w:rsid w:val="0079354F"/>
    <w:rsid w:val="007938B9"/>
    <w:rsid w:val="00793CD8"/>
    <w:rsid w:val="007941E8"/>
    <w:rsid w:val="00794370"/>
    <w:rsid w:val="00795C92"/>
    <w:rsid w:val="00795DED"/>
    <w:rsid w:val="007961B5"/>
    <w:rsid w:val="00796231"/>
    <w:rsid w:val="00797220"/>
    <w:rsid w:val="00797743"/>
    <w:rsid w:val="00797777"/>
    <w:rsid w:val="00797817"/>
    <w:rsid w:val="00797A24"/>
    <w:rsid w:val="007A015C"/>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E4D"/>
    <w:rsid w:val="007D31CB"/>
    <w:rsid w:val="007D412E"/>
    <w:rsid w:val="007D4866"/>
    <w:rsid w:val="007D4B22"/>
    <w:rsid w:val="007D4EC1"/>
    <w:rsid w:val="007D57BF"/>
    <w:rsid w:val="007D5901"/>
    <w:rsid w:val="007D6045"/>
    <w:rsid w:val="007D6376"/>
    <w:rsid w:val="007D6A04"/>
    <w:rsid w:val="007D6D4C"/>
    <w:rsid w:val="007D7526"/>
    <w:rsid w:val="007D75B4"/>
    <w:rsid w:val="007D77C4"/>
    <w:rsid w:val="007D7820"/>
    <w:rsid w:val="007D7A14"/>
    <w:rsid w:val="007D7BCD"/>
    <w:rsid w:val="007E01DA"/>
    <w:rsid w:val="007E03A0"/>
    <w:rsid w:val="007E0488"/>
    <w:rsid w:val="007E0946"/>
    <w:rsid w:val="007E0C54"/>
    <w:rsid w:val="007E1075"/>
    <w:rsid w:val="007E22F3"/>
    <w:rsid w:val="007E2972"/>
    <w:rsid w:val="007E2F83"/>
    <w:rsid w:val="007E352A"/>
    <w:rsid w:val="007E3F7C"/>
    <w:rsid w:val="007E4610"/>
    <w:rsid w:val="007E4715"/>
    <w:rsid w:val="007E4945"/>
    <w:rsid w:val="007E505B"/>
    <w:rsid w:val="007E57CB"/>
    <w:rsid w:val="007E5A61"/>
    <w:rsid w:val="007E688A"/>
    <w:rsid w:val="007E7091"/>
    <w:rsid w:val="007E7EDF"/>
    <w:rsid w:val="007F08CF"/>
    <w:rsid w:val="007F1D10"/>
    <w:rsid w:val="007F27E7"/>
    <w:rsid w:val="007F2C31"/>
    <w:rsid w:val="007F3D9C"/>
    <w:rsid w:val="007F40CA"/>
    <w:rsid w:val="007F4881"/>
    <w:rsid w:val="007F4A63"/>
    <w:rsid w:val="007F4B2D"/>
    <w:rsid w:val="007F4B9B"/>
    <w:rsid w:val="007F4D47"/>
    <w:rsid w:val="007F4DE4"/>
    <w:rsid w:val="007F4FA6"/>
    <w:rsid w:val="007F6300"/>
    <w:rsid w:val="007F63A1"/>
    <w:rsid w:val="007F654F"/>
    <w:rsid w:val="007F665B"/>
    <w:rsid w:val="007F6B7E"/>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3F4"/>
    <w:rsid w:val="0080761E"/>
    <w:rsid w:val="00807786"/>
    <w:rsid w:val="0081050A"/>
    <w:rsid w:val="00810777"/>
    <w:rsid w:val="00810A0E"/>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B70"/>
    <w:rsid w:val="00817196"/>
    <w:rsid w:val="0081757A"/>
    <w:rsid w:val="008204A0"/>
    <w:rsid w:val="008208E1"/>
    <w:rsid w:val="008212A7"/>
    <w:rsid w:val="0082174D"/>
    <w:rsid w:val="00821F6D"/>
    <w:rsid w:val="00822BA2"/>
    <w:rsid w:val="00822EC0"/>
    <w:rsid w:val="00823472"/>
    <w:rsid w:val="008235D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75F"/>
    <w:rsid w:val="008307AF"/>
    <w:rsid w:val="00830D32"/>
    <w:rsid w:val="00830DBD"/>
    <w:rsid w:val="0083116B"/>
    <w:rsid w:val="00831199"/>
    <w:rsid w:val="008312D8"/>
    <w:rsid w:val="00831508"/>
    <w:rsid w:val="0083155D"/>
    <w:rsid w:val="00831A98"/>
    <w:rsid w:val="00831DA2"/>
    <w:rsid w:val="00831E7D"/>
    <w:rsid w:val="00832129"/>
    <w:rsid w:val="00832148"/>
    <w:rsid w:val="00832653"/>
    <w:rsid w:val="00833219"/>
    <w:rsid w:val="0083352E"/>
    <w:rsid w:val="008336E8"/>
    <w:rsid w:val="00833953"/>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21A8"/>
    <w:rsid w:val="00842BCA"/>
    <w:rsid w:val="00842FFC"/>
    <w:rsid w:val="00843099"/>
    <w:rsid w:val="008434E1"/>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745"/>
    <w:rsid w:val="00847EA2"/>
    <w:rsid w:val="008503F0"/>
    <w:rsid w:val="0085099B"/>
    <w:rsid w:val="00850CD3"/>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7B2"/>
    <w:rsid w:val="00862A34"/>
    <w:rsid w:val="00862B31"/>
    <w:rsid w:val="00863330"/>
    <w:rsid w:val="0086336C"/>
    <w:rsid w:val="0086404D"/>
    <w:rsid w:val="008641D8"/>
    <w:rsid w:val="00864523"/>
    <w:rsid w:val="0086470B"/>
    <w:rsid w:val="0086477F"/>
    <w:rsid w:val="00864D9C"/>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D0F"/>
    <w:rsid w:val="00886E55"/>
    <w:rsid w:val="00886EC2"/>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D2"/>
    <w:rsid w:val="008A21FF"/>
    <w:rsid w:val="008A27A4"/>
    <w:rsid w:val="008A2CE2"/>
    <w:rsid w:val="008A2F2B"/>
    <w:rsid w:val="008A30AC"/>
    <w:rsid w:val="008A3F08"/>
    <w:rsid w:val="008A44B8"/>
    <w:rsid w:val="008A48F1"/>
    <w:rsid w:val="008A49A3"/>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D44"/>
    <w:rsid w:val="008B5E80"/>
    <w:rsid w:val="008B61FE"/>
    <w:rsid w:val="008B6487"/>
    <w:rsid w:val="008B6EED"/>
    <w:rsid w:val="008B74F0"/>
    <w:rsid w:val="008B76FA"/>
    <w:rsid w:val="008B789D"/>
    <w:rsid w:val="008B7B5C"/>
    <w:rsid w:val="008C046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526"/>
    <w:rsid w:val="008C563D"/>
    <w:rsid w:val="008C6445"/>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2E1C"/>
    <w:rsid w:val="008E35A3"/>
    <w:rsid w:val="008E3F73"/>
    <w:rsid w:val="008E4B90"/>
    <w:rsid w:val="008E50E4"/>
    <w:rsid w:val="008E5D92"/>
    <w:rsid w:val="008E6BAA"/>
    <w:rsid w:val="008E6BB9"/>
    <w:rsid w:val="008E6CDB"/>
    <w:rsid w:val="008E6DF5"/>
    <w:rsid w:val="008E7001"/>
    <w:rsid w:val="008E7050"/>
    <w:rsid w:val="008E7A27"/>
    <w:rsid w:val="008F01A6"/>
    <w:rsid w:val="008F0232"/>
    <w:rsid w:val="008F07E5"/>
    <w:rsid w:val="008F0C04"/>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CF1"/>
    <w:rsid w:val="008F537A"/>
    <w:rsid w:val="008F5E3A"/>
    <w:rsid w:val="008F68A5"/>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3C4"/>
    <w:rsid w:val="009468FF"/>
    <w:rsid w:val="00946945"/>
    <w:rsid w:val="00946A6C"/>
    <w:rsid w:val="0094722D"/>
    <w:rsid w:val="0094740A"/>
    <w:rsid w:val="00947713"/>
    <w:rsid w:val="00947A26"/>
    <w:rsid w:val="00947F1E"/>
    <w:rsid w:val="0095012A"/>
    <w:rsid w:val="00950592"/>
    <w:rsid w:val="00950C5E"/>
    <w:rsid w:val="00950D12"/>
    <w:rsid w:val="00950DE7"/>
    <w:rsid w:val="00950E0F"/>
    <w:rsid w:val="00951B1F"/>
    <w:rsid w:val="0095271D"/>
    <w:rsid w:val="0095306B"/>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86C"/>
    <w:rsid w:val="00982A71"/>
    <w:rsid w:val="00982F06"/>
    <w:rsid w:val="00984216"/>
    <w:rsid w:val="0098433C"/>
    <w:rsid w:val="009844BF"/>
    <w:rsid w:val="00984529"/>
    <w:rsid w:val="00984A96"/>
    <w:rsid w:val="00984CB3"/>
    <w:rsid w:val="00985253"/>
    <w:rsid w:val="0098530B"/>
    <w:rsid w:val="009853B3"/>
    <w:rsid w:val="00985445"/>
    <w:rsid w:val="00985722"/>
    <w:rsid w:val="0098581F"/>
    <w:rsid w:val="00985A64"/>
    <w:rsid w:val="00985CB1"/>
    <w:rsid w:val="0098604F"/>
    <w:rsid w:val="00987053"/>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A1C"/>
    <w:rsid w:val="009A5CBA"/>
    <w:rsid w:val="009A6282"/>
    <w:rsid w:val="009A6433"/>
    <w:rsid w:val="009A64A4"/>
    <w:rsid w:val="009A64D0"/>
    <w:rsid w:val="009A6F2F"/>
    <w:rsid w:val="009A6FE4"/>
    <w:rsid w:val="009A74A0"/>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47AB"/>
    <w:rsid w:val="009C521D"/>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A46"/>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35DB"/>
    <w:rsid w:val="009E360E"/>
    <w:rsid w:val="009E3B46"/>
    <w:rsid w:val="009E40BC"/>
    <w:rsid w:val="009E43A2"/>
    <w:rsid w:val="009E47A3"/>
    <w:rsid w:val="009E489F"/>
    <w:rsid w:val="009E519C"/>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C66"/>
    <w:rsid w:val="009F2C05"/>
    <w:rsid w:val="009F2D25"/>
    <w:rsid w:val="009F2EA0"/>
    <w:rsid w:val="009F344F"/>
    <w:rsid w:val="009F35F8"/>
    <w:rsid w:val="009F421E"/>
    <w:rsid w:val="009F4549"/>
    <w:rsid w:val="009F47B4"/>
    <w:rsid w:val="009F51E0"/>
    <w:rsid w:val="009F51E5"/>
    <w:rsid w:val="009F5871"/>
    <w:rsid w:val="009F5BE4"/>
    <w:rsid w:val="009F6679"/>
    <w:rsid w:val="009F6B3D"/>
    <w:rsid w:val="009F73C2"/>
    <w:rsid w:val="009F781B"/>
    <w:rsid w:val="009F7DE8"/>
    <w:rsid w:val="00A0002A"/>
    <w:rsid w:val="00A001CB"/>
    <w:rsid w:val="00A0029B"/>
    <w:rsid w:val="00A00456"/>
    <w:rsid w:val="00A00EC6"/>
    <w:rsid w:val="00A00F1A"/>
    <w:rsid w:val="00A014B0"/>
    <w:rsid w:val="00A01D9F"/>
    <w:rsid w:val="00A02199"/>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B8B"/>
    <w:rsid w:val="00A24C32"/>
    <w:rsid w:val="00A24E0D"/>
    <w:rsid w:val="00A25138"/>
    <w:rsid w:val="00A2552E"/>
    <w:rsid w:val="00A264A9"/>
    <w:rsid w:val="00A264C1"/>
    <w:rsid w:val="00A269EC"/>
    <w:rsid w:val="00A26C82"/>
    <w:rsid w:val="00A26DCF"/>
    <w:rsid w:val="00A26E1D"/>
    <w:rsid w:val="00A26EDC"/>
    <w:rsid w:val="00A27275"/>
    <w:rsid w:val="00A27785"/>
    <w:rsid w:val="00A300DA"/>
    <w:rsid w:val="00A30187"/>
    <w:rsid w:val="00A30538"/>
    <w:rsid w:val="00A30A03"/>
    <w:rsid w:val="00A30AF2"/>
    <w:rsid w:val="00A31057"/>
    <w:rsid w:val="00A311C2"/>
    <w:rsid w:val="00A31BE7"/>
    <w:rsid w:val="00A31C6F"/>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E31"/>
    <w:rsid w:val="00A4054E"/>
    <w:rsid w:val="00A407D2"/>
    <w:rsid w:val="00A40824"/>
    <w:rsid w:val="00A419BD"/>
    <w:rsid w:val="00A41E2B"/>
    <w:rsid w:val="00A42066"/>
    <w:rsid w:val="00A42170"/>
    <w:rsid w:val="00A42A71"/>
    <w:rsid w:val="00A44E12"/>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79CE"/>
    <w:rsid w:val="00A609D2"/>
    <w:rsid w:val="00A61499"/>
    <w:rsid w:val="00A61757"/>
    <w:rsid w:val="00A619BA"/>
    <w:rsid w:val="00A61AB8"/>
    <w:rsid w:val="00A61B44"/>
    <w:rsid w:val="00A61F0C"/>
    <w:rsid w:val="00A62266"/>
    <w:rsid w:val="00A62731"/>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2394"/>
    <w:rsid w:val="00A824AA"/>
    <w:rsid w:val="00A82726"/>
    <w:rsid w:val="00A845EE"/>
    <w:rsid w:val="00A84630"/>
    <w:rsid w:val="00A84E0A"/>
    <w:rsid w:val="00A8556B"/>
    <w:rsid w:val="00A85E0B"/>
    <w:rsid w:val="00A8608F"/>
    <w:rsid w:val="00A86138"/>
    <w:rsid w:val="00A8628C"/>
    <w:rsid w:val="00A863C5"/>
    <w:rsid w:val="00A86AD6"/>
    <w:rsid w:val="00A86CED"/>
    <w:rsid w:val="00A8755C"/>
    <w:rsid w:val="00A8772F"/>
    <w:rsid w:val="00A8795E"/>
    <w:rsid w:val="00A87D48"/>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077"/>
    <w:rsid w:val="00A93FDB"/>
    <w:rsid w:val="00A9442A"/>
    <w:rsid w:val="00A95411"/>
    <w:rsid w:val="00A96354"/>
    <w:rsid w:val="00A96F07"/>
    <w:rsid w:val="00A9718A"/>
    <w:rsid w:val="00A973C6"/>
    <w:rsid w:val="00A975F1"/>
    <w:rsid w:val="00A9766B"/>
    <w:rsid w:val="00A977C2"/>
    <w:rsid w:val="00A978C2"/>
    <w:rsid w:val="00AA016F"/>
    <w:rsid w:val="00AA155B"/>
    <w:rsid w:val="00AA1B3E"/>
    <w:rsid w:val="00AA1ED6"/>
    <w:rsid w:val="00AA1EDF"/>
    <w:rsid w:val="00AA2195"/>
    <w:rsid w:val="00AA2345"/>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C8B"/>
    <w:rsid w:val="00AB7997"/>
    <w:rsid w:val="00AC007F"/>
    <w:rsid w:val="00AC0277"/>
    <w:rsid w:val="00AC06F2"/>
    <w:rsid w:val="00AC0BD9"/>
    <w:rsid w:val="00AC1260"/>
    <w:rsid w:val="00AC18CD"/>
    <w:rsid w:val="00AC1D94"/>
    <w:rsid w:val="00AC2739"/>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848"/>
    <w:rsid w:val="00AD5ADF"/>
    <w:rsid w:val="00AD5BC6"/>
    <w:rsid w:val="00AD6050"/>
    <w:rsid w:val="00AD660D"/>
    <w:rsid w:val="00AD684A"/>
    <w:rsid w:val="00AD782E"/>
    <w:rsid w:val="00AD7834"/>
    <w:rsid w:val="00AD7888"/>
    <w:rsid w:val="00AE07D4"/>
    <w:rsid w:val="00AE07F4"/>
    <w:rsid w:val="00AE09EB"/>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725"/>
    <w:rsid w:val="00AE5753"/>
    <w:rsid w:val="00AE5B0F"/>
    <w:rsid w:val="00AE5C58"/>
    <w:rsid w:val="00AE662F"/>
    <w:rsid w:val="00AE6CE8"/>
    <w:rsid w:val="00AE7027"/>
    <w:rsid w:val="00AE7A6E"/>
    <w:rsid w:val="00AE7FBF"/>
    <w:rsid w:val="00AF0390"/>
    <w:rsid w:val="00AF0FFF"/>
    <w:rsid w:val="00AF1C5D"/>
    <w:rsid w:val="00AF2815"/>
    <w:rsid w:val="00AF2FAC"/>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AA9"/>
    <w:rsid w:val="00B02FA3"/>
    <w:rsid w:val="00B03093"/>
    <w:rsid w:val="00B0348E"/>
    <w:rsid w:val="00B037D1"/>
    <w:rsid w:val="00B03C21"/>
    <w:rsid w:val="00B04158"/>
    <w:rsid w:val="00B04A86"/>
    <w:rsid w:val="00B04EBA"/>
    <w:rsid w:val="00B05010"/>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D09"/>
    <w:rsid w:val="00B20F24"/>
    <w:rsid w:val="00B21260"/>
    <w:rsid w:val="00B213B9"/>
    <w:rsid w:val="00B21451"/>
    <w:rsid w:val="00B2194E"/>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171D"/>
    <w:rsid w:val="00B519E3"/>
    <w:rsid w:val="00B5244B"/>
    <w:rsid w:val="00B527D5"/>
    <w:rsid w:val="00B53363"/>
    <w:rsid w:val="00B53930"/>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A70"/>
    <w:rsid w:val="00B60226"/>
    <w:rsid w:val="00B60297"/>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5"/>
    <w:rsid w:val="00B739F6"/>
    <w:rsid w:val="00B73D69"/>
    <w:rsid w:val="00B74275"/>
    <w:rsid w:val="00B743F3"/>
    <w:rsid w:val="00B74523"/>
    <w:rsid w:val="00B747E4"/>
    <w:rsid w:val="00B748E7"/>
    <w:rsid w:val="00B74A08"/>
    <w:rsid w:val="00B74B45"/>
    <w:rsid w:val="00B74DA6"/>
    <w:rsid w:val="00B756C7"/>
    <w:rsid w:val="00B75A02"/>
    <w:rsid w:val="00B75BB0"/>
    <w:rsid w:val="00B768FC"/>
    <w:rsid w:val="00B76937"/>
    <w:rsid w:val="00B77C10"/>
    <w:rsid w:val="00B80A6F"/>
    <w:rsid w:val="00B8163D"/>
    <w:rsid w:val="00B81A32"/>
    <w:rsid w:val="00B81A6C"/>
    <w:rsid w:val="00B81EC0"/>
    <w:rsid w:val="00B81FF4"/>
    <w:rsid w:val="00B82665"/>
    <w:rsid w:val="00B8266A"/>
    <w:rsid w:val="00B827F4"/>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892"/>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120D"/>
    <w:rsid w:val="00BA2280"/>
    <w:rsid w:val="00BA2323"/>
    <w:rsid w:val="00BA2A08"/>
    <w:rsid w:val="00BA2D58"/>
    <w:rsid w:val="00BA41E5"/>
    <w:rsid w:val="00BA43C4"/>
    <w:rsid w:val="00BA4DFD"/>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2A"/>
    <w:rsid w:val="00BC4B40"/>
    <w:rsid w:val="00BC4D2E"/>
    <w:rsid w:val="00BC4E25"/>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851"/>
    <w:rsid w:val="00BD3C06"/>
    <w:rsid w:val="00BD4127"/>
    <w:rsid w:val="00BD48AC"/>
    <w:rsid w:val="00BD4D19"/>
    <w:rsid w:val="00BD5B3D"/>
    <w:rsid w:val="00BD5D20"/>
    <w:rsid w:val="00BD5F1A"/>
    <w:rsid w:val="00BD62FD"/>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693"/>
    <w:rsid w:val="00BF0CD6"/>
    <w:rsid w:val="00BF1155"/>
    <w:rsid w:val="00BF164E"/>
    <w:rsid w:val="00BF1B94"/>
    <w:rsid w:val="00BF24DC"/>
    <w:rsid w:val="00BF2F8E"/>
    <w:rsid w:val="00BF3208"/>
    <w:rsid w:val="00BF3279"/>
    <w:rsid w:val="00BF33D6"/>
    <w:rsid w:val="00BF3555"/>
    <w:rsid w:val="00BF3CB1"/>
    <w:rsid w:val="00BF4616"/>
    <w:rsid w:val="00BF4A22"/>
    <w:rsid w:val="00BF4C3F"/>
    <w:rsid w:val="00BF4C93"/>
    <w:rsid w:val="00BF5038"/>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C0C"/>
    <w:rsid w:val="00C02C6E"/>
    <w:rsid w:val="00C02CC6"/>
    <w:rsid w:val="00C03308"/>
    <w:rsid w:val="00C0337B"/>
    <w:rsid w:val="00C03963"/>
    <w:rsid w:val="00C039FC"/>
    <w:rsid w:val="00C03C53"/>
    <w:rsid w:val="00C03D14"/>
    <w:rsid w:val="00C0403E"/>
    <w:rsid w:val="00C040F7"/>
    <w:rsid w:val="00C043D2"/>
    <w:rsid w:val="00C044AB"/>
    <w:rsid w:val="00C04530"/>
    <w:rsid w:val="00C0532F"/>
    <w:rsid w:val="00C05706"/>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7F0"/>
    <w:rsid w:val="00C25389"/>
    <w:rsid w:val="00C25D41"/>
    <w:rsid w:val="00C25D52"/>
    <w:rsid w:val="00C26240"/>
    <w:rsid w:val="00C270CF"/>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7BE"/>
    <w:rsid w:val="00C76E18"/>
    <w:rsid w:val="00C76E3C"/>
    <w:rsid w:val="00C77E81"/>
    <w:rsid w:val="00C77F90"/>
    <w:rsid w:val="00C8045A"/>
    <w:rsid w:val="00C807B8"/>
    <w:rsid w:val="00C8086B"/>
    <w:rsid w:val="00C808E9"/>
    <w:rsid w:val="00C80A0C"/>
    <w:rsid w:val="00C81176"/>
    <w:rsid w:val="00C81293"/>
    <w:rsid w:val="00C81568"/>
    <w:rsid w:val="00C81850"/>
    <w:rsid w:val="00C820BB"/>
    <w:rsid w:val="00C82153"/>
    <w:rsid w:val="00C82628"/>
    <w:rsid w:val="00C833F2"/>
    <w:rsid w:val="00C8357E"/>
    <w:rsid w:val="00C837CF"/>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731C"/>
    <w:rsid w:val="00C979E4"/>
    <w:rsid w:val="00C97B7D"/>
    <w:rsid w:val="00C97D41"/>
    <w:rsid w:val="00C97D90"/>
    <w:rsid w:val="00CA0080"/>
    <w:rsid w:val="00CA0ADE"/>
    <w:rsid w:val="00CA158A"/>
    <w:rsid w:val="00CA1883"/>
    <w:rsid w:val="00CA1ED8"/>
    <w:rsid w:val="00CA3221"/>
    <w:rsid w:val="00CA3390"/>
    <w:rsid w:val="00CA375E"/>
    <w:rsid w:val="00CA442D"/>
    <w:rsid w:val="00CA44C8"/>
    <w:rsid w:val="00CA49C7"/>
    <w:rsid w:val="00CA4D16"/>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CA6"/>
    <w:rsid w:val="00CB5CC2"/>
    <w:rsid w:val="00CB6045"/>
    <w:rsid w:val="00CB6714"/>
    <w:rsid w:val="00CB6B3C"/>
    <w:rsid w:val="00CB6B53"/>
    <w:rsid w:val="00CB7170"/>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8C5"/>
    <w:rsid w:val="00CD3967"/>
    <w:rsid w:val="00CD3A48"/>
    <w:rsid w:val="00CD447B"/>
    <w:rsid w:val="00CD466E"/>
    <w:rsid w:val="00CD59B0"/>
    <w:rsid w:val="00CD7887"/>
    <w:rsid w:val="00CE0424"/>
    <w:rsid w:val="00CE097A"/>
    <w:rsid w:val="00CE0BF7"/>
    <w:rsid w:val="00CE0C12"/>
    <w:rsid w:val="00CE0E3C"/>
    <w:rsid w:val="00CE0E5B"/>
    <w:rsid w:val="00CE129C"/>
    <w:rsid w:val="00CE1466"/>
    <w:rsid w:val="00CE15A4"/>
    <w:rsid w:val="00CE1D87"/>
    <w:rsid w:val="00CE1F75"/>
    <w:rsid w:val="00CE2531"/>
    <w:rsid w:val="00CE2FC9"/>
    <w:rsid w:val="00CE316A"/>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44E"/>
    <w:rsid w:val="00D02775"/>
    <w:rsid w:val="00D02DAD"/>
    <w:rsid w:val="00D02F7D"/>
    <w:rsid w:val="00D030F7"/>
    <w:rsid w:val="00D0349B"/>
    <w:rsid w:val="00D03E26"/>
    <w:rsid w:val="00D03FAB"/>
    <w:rsid w:val="00D044EB"/>
    <w:rsid w:val="00D0467F"/>
    <w:rsid w:val="00D0517B"/>
    <w:rsid w:val="00D0596C"/>
    <w:rsid w:val="00D05973"/>
    <w:rsid w:val="00D0634C"/>
    <w:rsid w:val="00D068B5"/>
    <w:rsid w:val="00D06E5F"/>
    <w:rsid w:val="00D0713C"/>
    <w:rsid w:val="00D0771B"/>
    <w:rsid w:val="00D0789D"/>
    <w:rsid w:val="00D07DFC"/>
    <w:rsid w:val="00D10249"/>
    <w:rsid w:val="00D108C0"/>
    <w:rsid w:val="00D10953"/>
    <w:rsid w:val="00D10CA0"/>
    <w:rsid w:val="00D10D6C"/>
    <w:rsid w:val="00D10DEC"/>
    <w:rsid w:val="00D113DD"/>
    <w:rsid w:val="00D115C3"/>
    <w:rsid w:val="00D11897"/>
    <w:rsid w:val="00D11B6C"/>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20128"/>
    <w:rsid w:val="00D208EA"/>
    <w:rsid w:val="00D20CD3"/>
    <w:rsid w:val="00D21306"/>
    <w:rsid w:val="00D2143B"/>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D64"/>
    <w:rsid w:val="00D3314F"/>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504EF"/>
    <w:rsid w:val="00D50829"/>
    <w:rsid w:val="00D52362"/>
    <w:rsid w:val="00D52885"/>
    <w:rsid w:val="00D528A1"/>
    <w:rsid w:val="00D5314E"/>
    <w:rsid w:val="00D5346B"/>
    <w:rsid w:val="00D538B1"/>
    <w:rsid w:val="00D53AC8"/>
    <w:rsid w:val="00D53DAA"/>
    <w:rsid w:val="00D53EB1"/>
    <w:rsid w:val="00D546FF"/>
    <w:rsid w:val="00D5529E"/>
    <w:rsid w:val="00D552A6"/>
    <w:rsid w:val="00D555BF"/>
    <w:rsid w:val="00D55AD5"/>
    <w:rsid w:val="00D57156"/>
    <w:rsid w:val="00D571A6"/>
    <w:rsid w:val="00D57213"/>
    <w:rsid w:val="00D576CA"/>
    <w:rsid w:val="00D57A46"/>
    <w:rsid w:val="00D57AFE"/>
    <w:rsid w:val="00D57E0F"/>
    <w:rsid w:val="00D60563"/>
    <w:rsid w:val="00D6085B"/>
    <w:rsid w:val="00D608FC"/>
    <w:rsid w:val="00D60ABF"/>
    <w:rsid w:val="00D60B3A"/>
    <w:rsid w:val="00D619EE"/>
    <w:rsid w:val="00D61ABE"/>
    <w:rsid w:val="00D61AF5"/>
    <w:rsid w:val="00D61F71"/>
    <w:rsid w:val="00D6210F"/>
    <w:rsid w:val="00D6249E"/>
    <w:rsid w:val="00D624D3"/>
    <w:rsid w:val="00D62A97"/>
    <w:rsid w:val="00D63399"/>
    <w:rsid w:val="00D63927"/>
    <w:rsid w:val="00D63A7F"/>
    <w:rsid w:val="00D64B38"/>
    <w:rsid w:val="00D65183"/>
    <w:rsid w:val="00D652B5"/>
    <w:rsid w:val="00D6547D"/>
    <w:rsid w:val="00D656D3"/>
    <w:rsid w:val="00D65D86"/>
    <w:rsid w:val="00D66155"/>
    <w:rsid w:val="00D670A2"/>
    <w:rsid w:val="00D678B4"/>
    <w:rsid w:val="00D67ED2"/>
    <w:rsid w:val="00D70375"/>
    <w:rsid w:val="00D708B0"/>
    <w:rsid w:val="00D70947"/>
    <w:rsid w:val="00D70B77"/>
    <w:rsid w:val="00D70B7C"/>
    <w:rsid w:val="00D70D93"/>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1765"/>
    <w:rsid w:val="00D81AA1"/>
    <w:rsid w:val="00D81BE5"/>
    <w:rsid w:val="00D81EEB"/>
    <w:rsid w:val="00D823C6"/>
    <w:rsid w:val="00D8247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B0A"/>
    <w:rsid w:val="00DB4F0A"/>
    <w:rsid w:val="00DB560A"/>
    <w:rsid w:val="00DB57F9"/>
    <w:rsid w:val="00DB5CEF"/>
    <w:rsid w:val="00DB5E33"/>
    <w:rsid w:val="00DB5E54"/>
    <w:rsid w:val="00DB66C5"/>
    <w:rsid w:val="00DB6ADC"/>
    <w:rsid w:val="00DB741C"/>
    <w:rsid w:val="00DB75D9"/>
    <w:rsid w:val="00DB7F0A"/>
    <w:rsid w:val="00DC0408"/>
    <w:rsid w:val="00DC11DA"/>
    <w:rsid w:val="00DC18D1"/>
    <w:rsid w:val="00DC19AA"/>
    <w:rsid w:val="00DC1F58"/>
    <w:rsid w:val="00DC2785"/>
    <w:rsid w:val="00DC2907"/>
    <w:rsid w:val="00DC2D36"/>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268"/>
    <w:rsid w:val="00DD0429"/>
    <w:rsid w:val="00DD046A"/>
    <w:rsid w:val="00DD0562"/>
    <w:rsid w:val="00DD0AE2"/>
    <w:rsid w:val="00DD11BB"/>
    <w:rsid w:val="00DD1749"/>
    <w:rsid w:val="00DD208A"/>
    <w:rsid w:val="00DD2C53"/>
    <w:rsid w:val="00DD36DB"/>
    <w:rsid w:val="00DD42C6"/>
    <w:rsid w:val="00DD4325"/>
    <w:rsid w:val="00DD495C"/>
    <w:rsid w:val="00DD4E59"/>
    <w:rsid w:val="00DD4FD3"/>
    <w:rsid w:val="00DD52C7"/>
    <w:rsid w:val="00DD5898"/>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848"/>
    <w:rsid w:val="00DE2CF3"/>
    <w:rsid w:val="00DE34C4"/>
    <w:rsid w:val="00DE3649"/>
    <w:rsid w:val="00DE3FB7"/>
    <w:rsid w:val="00DE4A50"/>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5E0"/>
    <w:rsid w:val="00DF207F"/>
    <w:rsid w:val="00DF2211"/>
    <w:rsid w:val="00DF25E8"/>
    <w:rsid w:val="00DF323C"/>
    <w:rsid w:val="00DF3761"/>
    <w:rsid w:val="00DF37A0"/>
    <w:rsid w:val="00DF3E92"/>
    <w:rsid w:val="00DF40A4"/>
    <w:rsid w:val="00DF4E01"/>
    <w:rsid w:val="00DF5085"/>
    <w:rsid w:val="00DF5B3C"/>
    <w:rsid w:val="00DF5C95"/>
    <w:rsid w:val="00DF5DE2"/>
    <w:rsid w:val="00DF635B"/>
    <w:rsid w:val="00DF648F"/>
    <w:rsid w:val="00DF6D47"/>
    <w:rsid w:val="00DF7380"/>
    <w:rsid w:val="00DF74BE"/>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4BFF"/>
    <w:rsid w:val="00E15AAD"/>
    <w:rsid w:val="00E16570"/>
    <w:rsid w:val="00E1691A"/>
    <w:rsid w:val="00E17DD8"/>
    <w:rsid w:val="00E17FA2"/>
    <w:rsid w:val="00E2090F"/>
    <w:rsid w:val="00E20DB4"/>
    <w:rsid w:val="00E21099"/>
    <w:rsid w:val="00E217BF"/>
    <w:rsid w:val="00E21837"/>
    <w:rsid w:val="00E21AC7"/>
    <w:rsid w:val="00E22169"/>
    <w:rsid w:val="00E22330"/>
    <w:rsid w:val="00E226D9"/>
    <w:rsid w:val="00E22EDA"/>
    <w:rsid w:val="00E22F8A"/>
    <w:rsid w:val="00E241EE"/>
    <w:rsid w:val="00E244A1"/>
    <w:rsid w:val="00E245EE"/>
    <w:rsid w:val="00E247E9"/>
    <w:rsid w:val="00E25CCF"/>
    <w:rsid w:val="00E26167"/>
    <w:rsid w:val="00E262F2"/>
    <w:rsid w:val="00E26943"/>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5EB7"/>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61E"/>
    <w:rsid w:val="00E476B8"/>
    <w:rsid w:val="00E47AEF"/>
    <w:rsid w:val="00E47E98"/>
    <w:rsid w:val="00E504D1"/>
    <w:rsid w:val="00E50972"/>
    <w:rsid w:val="00E50D8C"/>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80E"/>
    <w:rsid w:val="00E6280C"/>
    <w:rsid w:val="00E628A1"/>
    <w:rsid w:val="00E62C11"/>
    <w:rsid w:val="00E63838"/>
    <w:rsid w:val="00E63C1B"/>
    <w:rsid w:val="00E642D8"/>
    <w:rsid w:val="00E64434"/>
    <w:rsid w:val="00E6470C"/>
    <w:rsid w:val="00E64D8A"/>
    <w:rsid w:val="00E651E2"/>
    <w:rsid w:val="00E653F5"/>
    <w:rsid w:val="00E659A6"/>
    <w:rsid w:val="00E66400"/>
    <w:rsid w:val="00E66993"/>
    <w:rsid w:val="00E67628"/>
    <w:rsid w:val="00E67B52"/>
    <w:rsid w:val="00E67C51"/>
    <w:rsid w:val="00E70033"/>
    <w:rsid w:val="00E709C3"/>
    <w:rsid w:val="00E70C67"/>
    <w:rsid w:val="00E70DFC"/>
    <w:rsid w:val="00E7108E"/>
    <w:rsid w:val="00E714EC"/>
    <w:rsid w:val="00E71DD5"/>
    <w:rsid w:val="00E728EF"/>
    <w:rsid w:val="00E72A8C"/>
    <w:rsid w:val="00E72EFC"/>
    <w:rsid w:val="00E732B3"/>
    <w:rsid w:val="00E73586"/>
    <w:rsid w:val="00E7380B"/>
    <w:rsid w:val="00E7386E"/>
    <w:rsid w:val="00E74410"/>
    <w:rsid w:val="00E745F1"/>
    <w:rsid w:val="00E74842"/>
    <w:rsid w:val="00E74EF8"/>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F62"/>
    <w:rsid w:val="00E93DA5"/>
    <w:rsid w:val="00E93FFE"/>
    <w:rsid w:val="00E9412B"/>
    <w:rsid w:val="00E94B57"/>
    <w:rsid w:val="00E94F8A"/>
    <w:rsid w:val="00E951D6"/>
    <w:rsid w:val="00E953E4"/>
    <w:rsid w:val="00E954A3"/>
    <w:rsid w:val="00E95654"/>
    <w:rsid w:val="00E958F9"/>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76C"/>
    <w:rsid w:val="00EA4BBD"/>
    <w:rsid w:val="00EA4CF6"/>
    <w:rsid w:val="00EA4E77"/>
    <w:rsid w:val="00EA4F15"/>
    <w:rsid w:val="00EA55F9"/>
    <w:rsid w:val="00EA57C5"/>
    <w:rsid w:val="00EA5C6C"/>
    <w:rsid w:val="00EA5CEB"/>
    <w:rsid w:val="00EA63C3"/>
    <w:rsid w:val="00EA6651"/>
    <w:rsid w:val="00EA6DC3"/>
    <w:rsid w:val="00EA70DC"/>
    <w:rsid w:val="00EA78D4"/>
    <w:rsid w:val="00EA7A19"/>
    <w:rsid w:val="00EA7A41"/>
    <w:rsid w:val="00EA7E1C"/>
    <w:rsid w:val="00EA7ECE"/>
    <w:rsid w:val="00EB077B"/>
    <w:rsid w:val="00EB0EBF"/>
    <w:rsid w:val="00EB126D"/>
    <w:rsid w:val="00EB1A19"/>
    <w:rsid w:val="00EB1E53"/>
    <w:rsid w:val="00EB2544"/>
    <w:rsid w:val="00EB2562"/>
    <w:rsid w:val="00EB268A"/>
    <w:rsid w:val="00EB2960"/>
    <w:rsid w:val="00EB3003"/>
    <w:rsid w:val="00EB347C"/>
    <w:rsid w:val="00EB38CC"/>
    <w:rsid w:val="00EB3F72"/>
    <w:rsid w:val="00EB46F6"/>
    <w:rsid w:val="00EB4A31"/>
    <w:rsid w:val="00EB4BB5"/>
    <w:rsid w:val="00EB4EA2"/>
    <w:rsid w:val="00EB5DF7"/>
    <w:rsid w:val="00EB645E"/>
    <w:rsid w:val="00EB64A7"/>
    <w:rsid w:val="00EB64C3"/>
    <w:rsid w:val="00EB66DB"/>
    <w:rsid w:val="00EB6AE7"/>
    <w:rsid w:val="00EB6EE5"/>
    <w:rsid w:val="00EB6FDB"/>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824"/>
    <w:rsid w:val="00EC6CA4"/>
    <w:rsid w:val="00EC712E"/>
    <w:rsid w:val="00EC71CE"/>
    <w:rsid w:val="00EC795F"/>
    <w:rsid w:val="00EC7A3C"/>
    <w:rsid w:val="00EC7A60"/>
    <w:rsid w:val="00ED02B8"/>
    <w:rsid w:val="00ED0DF5"/>
    <w:rsid w:val="00ED0FA8"/>
    <w:rsid w:val="00ED1006"/>
    <w:rsid w:val="00ED11DD"/>
    <w:rsid w:val="00ED1644"/>
    <w:rsid w:val="00ED1D44"/>
    <w:rsid w:val="00ED231D"/>
    <w:rsid w:val="00ED2769"/>
    <w:rsid w:val="00ED29EA"/>
    <w:rsid w:val="00ED314F"/>
    <w:rsid w:val="00ED31F8"/>
    <w:rsid w:val="00ED3915"/>
    <w:rsid w:val="00ED3F10"/>
    <w:rsid w:val="00ED43F6"/>
    <w:rsid w:val="00ED5329"/>
    <w:rsid w:val="00ED565A"/>
    <w:rsid w:val="00ED5A6E"/>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F0"/>
    <w:rsid w:val="00EE1DE7"/>
    <w:rsid w:val="00EE259D"/>
    <w:rsid w:val="00EE280C"/>
    <w:rsid w:val="00EE2B75"/>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1FC"/>
    <w:rsid w:val="00F069F7"/>
    <w:rsid w:val="00F06C67"/>
    <w:rsid w:val="00F06DFD"/>
    <w:rsid w:val="00F071D1"/>
    <w:rsid w:val="00F07533"/>
    <w:rsid w:val="00F076D1"/>
    <w:rsid w:val="00F078B8"/>
    <w:rsid w:val="00F07BE1"/>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7A7"/>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D16"/>
    <w:rsid w:val="00F33FF8"/>
    <w:rsid w:val="00F340F0"/>
    <w:rsid w:val="00F34CF2"/>
    <w:rsid w:val="00F353CC"/>
    <w:rsid w:val="00F35991"/>
    <w:rsid w:val="00F35DDA"/>
    <w:rsid w:val="00F36616"/>
    <w:rsid w:val="00F3676D"/>
    <w:rsid w:val="00F36862"/>
    <w:rsid w:val="00F36967"/>
    <w:rsid w:val="00F36BBE"/>
    <w:rsid w:val="00F36F44"/>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330A"/>
    <w:rsid w:val="00F43914"/>
    <w:rsid w:val="00F43C36"/>
    <w:rsid w:val="00F43D4B"/>
    <w:rsid w:val="00F43E2F"/>
    <w:rsid w:val="00F43E32"/>
    <w:rsid w:val="00F444B1"/>
    <w:rsid w:val="00F44CC0"/>
    <w:rsid w:val="00F45173"/>
    <w:rsid w:val="00F4578F"/>
    <w:rsid w:val="00F46683"/>
    <w:rsid w:val="00F468E9"/>
    <w:rsid w:val="00F46EF1"/>
    <w:rsid w:val="00F4757D"/>
    <w:rsid w:val="00F475BD"/>
    <w:rsid w:val="00F4766C"/>
    <w:rsid w:val="00F47695"/>
    <w:rsid w:val="00F47C04"/>
    <w:rsid w:val="00F47D0F"/>
    <w:rsid w:val="00F47F68"/>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52A"/>
    <w:rsid w:val="00FB79DD"/>
    <w:rsid w:val="00FB7EC9"/>
    <w:rsid w:val="00FC011C"/>
    <w:rsid w:val="00FC0981"/>
    <w:rsid w:val="00FC2F7A"/>
    <w:rsid w:val="00FC31AE"/>
    <w:rsid w:val="00FC35BF"/>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76F"/>
    <w:rsid w:val="00FD07F6"/>
    <w:rsid w:val="00FD102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15AA"/>
    <w:rsid w:val="00FF2207"/>
    <w:rsid w:val="00FF273C"/>
    <w:rsid w:val="00FF27FB"/>
    <w:rsid w:val="00FF291C"/>
    <w:rsid w:val="00FF2ABF"/>
    <w:rsid w:val="00FF3004"/>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0D6"/>
    <w:rsid w:val="00FF70F5"/>
    <w:rsid w:val="00FF7510"/>
    <w:rsid w:val="00FF7596"/>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32"/>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34"/>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29"/>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35"/>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36"/>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38"/>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30"/>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37"/>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31"/>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33"/>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0b-e/Docs/R1-221033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6_series/36.212/36212-h1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36_series/36.213/36213-h30.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84D9-A239-48BB-9EF8-246DD26FA435}">
  <ds:schemaRefs>
    <ds:schemaRef ds:uri="http://schemas.microsoft.com/office/2006/documentManagement/types"/>
    <ds:schemaRef ds:uri="http://purl.org/dc/dcmitype/"/>
    <ds:schemaRef ds:uri="http://purl.org/dc/elements/1.1/"/>
    <ds:schemaRef ds:uri="http://schemas.microsoft.com/office/2006/metadata/properties"/>
    <ds:schemaRef ds:uri="http://schemas.microsoft.com/sharepoint/v3"/>
    <ds:schemaRef ds:uri="2f282d3b-eb4a-4b09-b61f-b9593442e286"/>
    <ds:schemaRef ds:uri="9b239327-9e80-40e4-b1b7-4394fed77a33"/>
    <ds:schemaRef ds:uri="http://www.w3.org/XML/1998/namespace"/>
    <ds:schemaRef ds:uri="http://schemas.microsoft.com/office/infopath/2007/PartnerControls"/>
    <ds:schemaRef ds:uri="http://schemas.openxmlformats.org/package/2006/metadata/core-properties"/>
    <ds:schemaRef ds:uri="d8762117-8292-4133-b1c7-eab5c6487cfd"/>
    <ds:schemaRef ds:uri="http://purl.org/dc/te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59A3E42A-4D6E-41B4-BCE1-836BA6F39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18752</TotalTime>
  <Pages>16</Pages>
  <Words>8488</Words>
  <Characters>47401</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552</cp:revision>
  <cp:lastPrinted>2008-01-30T22:09:00Z</cp:lastPrinted>
  <dcterms:created xsi:type="dcterms:W3CDTF">2022-09-15T11:10:00Z</dcterms:created>
  <dcterms:modified xsi:type="dcterms:W3CDTF">2023-04-06T15:01:00Z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